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2E4811" w14:textId="1B6C1541" w:rsidR="001C55DC" w:rsidRPr="00966C87" w:rsidRDefault="001C55DC" w:rsidP="00966C87">
      <w:pPr>
        <w:pStyle w:val="other"/>
        <w:framePr w:w="2804" w:wrap="around" w:x="8341" w:y="472"/>
        <w:tabs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</w:tabs>
        <w:ind w:left="0" w:right="111"/>
        <w:jc w:val="right"/>
        <w:rPr>
          <w:rFonts w:ascii="Calibri" w:hAnsi="Calibri"/>
        </w:rPr>
      </w:pPr>
    </w:p>
    <w:p w14:paraId="12FAEF6B" w14:textId="39555A5D" w:rsidR="001C55DC" w:rsidRDefault="001C55DC">
      <w:pPr>
        <w:pStyle w:val="BodyText"/>
        <w:rPr>
          <w:rFonts w:cs="Arial"/>
          <w:b/>
          <w:sz w:val="36"/>
        </w:rPr>
      </w:pPr>
    </w:p>
    <w:p w14:paraId="1A7863CD" w14:textId="6C231FD8" w:rsidR="007141D3" w:rsidRDefault="007141D3">
      <w:pPr>
        <w:pStyle w:val="BodyText"/>
        <w:rPr>
          <w:rFonts w:cs="Arial"/>
          <w:b/>
          <w:sz w:val="36"/>
        </w:rPr>
      </w:pPr>
    </w:p>
    <w:p w14:paraId="1A898D98" w14:textId="2A09B7E4" w:rsidR="007141D3" w:rsidRDefault="007141D3">
      <w:pPr>
        <w:pStyle w:val="BodyText"/>
        <w:rPr>
          <w:rFonts w:cs="Arial"/>
          <w:b/>
          <w:sz w:val="36"/>
        </w:rPr>
      </w:pPr>
    </w:p>
    <w:p w14:paraId="51E07E18" w14:textId="2C523783" w:rsidR="007141D3" w:rsidRDefault="007141D3">
      <w:pPr>
        <w:pStyle w:val="BodyText"/>
        <w:rPr>
          <w:rFonts w:cs="Arial"/>
          <w:b/>
          <w:sz w:val="36"/>
        </w:rPr>
      </w:pPr>
    </w:p>
    <w:p w14:paraId="6928596E" w14:textId="4BFBBDAE" w:rsidR="007141D3" w:rsidRDefault="007141D3">
      <w:pPr>
        <w:pStyle w:val="BodyText"/>
        <w:rPr>
          <w:rFonts w:cs="Arial"/>
          <w:b/>
          <w:sz w:val="36"/>
        </w:rPr>
      </w:pPr>
    </w:p>
    <w:p w14:paraId="13A8AB8F" w14:textId="77777777" w:rsidR="007141D3" w:rsidRPr="004C0256" w:rsidRDefault="007141D3">
      <w:pPr>
        <w:pStyle w:val="BodyText"/>
        <w:rPr>
          <w:rFonts w:cs="Arial"/>
          <w:b/>
          <w:sz w:val="36"/>
        </w:rPr>
      </w:pPr>
    </w:p>
    <w:p w14:paraId="3FBFA108" w14:textId="75883E06" w:rsidR="001C55DC" w:rsidRPr="004C0256" w:rsidRDefault="00134E87" w:rsidP="00112F6F">
      <w:pPr>
        <w:pStyle w:val="TitleCover"/>
        <w:pBdr>
          <w:top w:val="none" w:sz="0" w:space="0" w:color="auto"/>
        </w:pBdr>
        <w:tabs>
          <w:tab w:val="clear" w:pos="0"/>
          <w:tab w:val="left" w:pos="2127"/>
        </w:tabs>
        <w:spacing w:before="170" w:after="0" w:line="240" w:lineRule="auto"/>
        <w:jc w:val="center"/>
        <w:rPr>
          <w:rFonts w:ascii="Arial Black" w:hAnsi="Arial Black"/>
          <w:bCs/>
          <w:spacing w:val="0"/>
          <w:sz w:val="72"/>
          <w:szCs w:val="72"/>
        </w:rPr>
      </w:pPr>
      <w:r>
        <w:rPr>
          <w:rFonts w:ascii="Arial Black" w:hAnsi="Arial Black"/>
          <w:bCs/>
          <w:spacing w:val="0"/>
          <w:sz w:val="72"/>
          <w:szCs w:val="72"/>
        </w:rPr>
        <w:t>SIAES2</w:t>
      </w:r>
      <w:r w:rsidR="004B058B">
        <w:rPr>
          <w:rFonts w:ascii="Arial Black" w:hAnsi="Arial Black"/>
          <w:bCs/>
          <w:spacing w:val="0"/>
          <w:sz w:val="72"/>
          <w:szCs w:val="72"/>
        </w:rPr>
        <w:t xml:space="preserve"> – </w:t>
      </w:r>
      <w:r>
        <w:rPr>
          <w:rFonts w:ascii="Arial Black" w:hAnsi="Arial Black"/>
          <w:bCs/>
          <w:spacing w:val="0"/>
          <w:sz w:val="72"/>
          <w:szCs w:val="72"/>
        </w:rPr>
        <w:t>Slovenski avtomatski izvozni sistem 2</w:t>
      </w:r>
    </w:p>
    <w:p w14:paraId="507C0747" w14:textId="77777777" w:rsidR="004B058B" w:rsidRDefault="004B058B" w:rsidP="00112F6F">
      <w:pPr>
        <w:pStyle w:val="Cover"/>
        <w:jc w:val="center"/>
        <w:rPr>
          <w:rFonts w:ascii="Arial Black" w:hAnsi="Arial Black"/>
          <w:b/>
          <w:bCs/>
          <w:spacing w:val="0"/>
          <w:sz w:val="40"/>
        </w:rPr>
      </w:pPr>
    </w:p>
    <w:p w14:paraId="29616CF3" w14:textId="0508DBAF" w:rsidR="00F705AC" w:rsidRPr="004C0256" w:rsidRDefault="00C15C01" w:rsidP="00112F6F">
      <w:pPr>
        <w:pStyle w:val="Cover"/>
        <w:ind w:left="0"/>
        <w:jc w:val="center"/>
        <w:rPr>
          <w:rFonts w:cs="Arial"/>
        </w:rPr>
      </w:pPr>
      <w:r>
        <w:rPr>
          <w:rFonts w:ascii="Arial Black" w:hAnsi="Arial Black"/>
          <w:b/>
          <w:bCs/>
          <w:spacing w:val="0"/>
          <w:sz w:val="40"/>
        </w:rPr>
        <w:t xml:space="preserve">Navodila za </w:t>
      </w:r>
      <w:r w:rsidR="004B058B" w:rsidRPr="004B058B">
        <w:rPr>
          <w:rFonts w:ascii="Arial Black" w:hAnsi="Arial Black"/>
          <w:b/>
          <w:bCs/>
          <w:spacing w:val="0"/>
          <w:sz w:val="40"/>
        </w:rPr>
        <w:t xml:space="preserve">razvijalce </w:t>
      </w:r>
      <w:r>
        <w:rPr>
          <w:rFonts w:ascii="Arial Black" w:hAnsi="Arial Black"/>
          <w:b/>
          <w:bCs/>
          <w:spacing w:val="0"/>
          <w:sz w:val="40"/>
        </w:rPr>
        <w:t>RIP</w:t>
      </w:r>
    </w:p>
    <w:p w14:paraId="4A4BB071" w14:textId="77777777" w:rsidR="00CC11CC" w:rsidRPr="004C0256" w:rsidRDefault="00CC11CC" w:rsidP="00CC11CC">
      <w:pPr>
        <w:pStyle w:val="BodyText"/>
        <w:rPr>
          <w:rFonts w:cs="Arial"/>
        </w:rPr>
      </w:pPr>
    </w:p>
    <w:p w14:paraId="665E7C63" w14:textId="77777777" w:rsidR="00CC11CC" w:rsidRPr="004C0256" w:rsidRDefault="00CC11CC" w:rsidP="00CC11CC">
      <w:pPr>
        <w:pStyle w:val="BodyText"/>
        <w:rPr>
          <w:rFonts w:cs="Arial"/>
        </w:rPr>
      </w:pPr>
    </w:p>
    <w:p w14:paraId="51D6D08F" w14:textId="77777777" w:rsidR="00CC11CC" w:rsidRPr="004C0256" w:rsidRDefault="00CC11CC" w:rsidP="00CC11CC">
      <w:pPr>
        <w:pStyle w:val="BodyText"/>
        <w:rPr>
          <w:rFonts w:cs="Arial"/>
        </w:rPr>
      </w:pPr>
    </w:p>
    <w:p w14:paraId="390BDBAF" w14:textId="77777777" w:rsidR="00CC11CC" w:rsidRPr="004C0256" w:rsidRDefault="00CC11CC" w:rsidP="00CC11CC">
      <w:pPr>
        <w:pStyle w:val="Cover"/>
        <w:tabs>
          <w:tab w:val="left" w:pos="2127"/>
        </w:tabs>
        <w:spacing w:before="440" w:line="240" w:lineRule="atLeast"/>
        <w:ind w:left="2126"/>
        <w:rPr>
          <w:rFonts w:cs="Arial"/>
          <w:spacing w:val="0"/>
          <w:sz w:val="22"/>
        </w:rPr>
        <w:sectPr w:rsidR="00CC11CC" w:rsidRPr="004C0256">
          <w:footerReference w:type="default" r:id="rId11"/>
          <w:type w:val="continuous"/>
          <w:pgSz w:w="11907" w:h="16840" w:code="9"/>
          <w:pgMar w:top="1559" w:right="680" w:bottom="1418" w:left="1701" w:header="708" w:footer="1161" w:gutter="0"/>
          <w:cols w:space="708"/>
        </w:sectPr>
      </w:pPr>
    </w:p>
    <w:p w14:paraId="16F7AB55" w14:textId="77777777" w:rsidR="001C55DC" w:rsidRPr="00377AC4" w:rsidRDefault="001C55DC" w:rsidP="00377AC4">
      <w:pPr>
        <w:pStyle w:val="Title"/>
      </w:pPr>
      <w:r w:rsidRPr="00377AC4">
        <w:lastRenderedPageBreak/>
        <w:t>Zgodovina dokumenta</w:t>
      </w:r>
    </w:p>
    <w:tbl>
      <w:tblPr>
        <w:tblW w:w="8046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4253"/>
        <w:gridCol w:w="1842"/>
        <w:gridCol w:w="1276"/>
      </w:tblGrid>
      <w:tr w:rsidR="001C55DC" w:rsidRPr="00966C87" w14:paraId="32FC8D17" w14:textId="77777777" w:rsidTr="00644860">
        <w:tc>
          <w:tcPr>
            <w:tcW w:w="8046" w:type="dxa"/>
            <w:gridSpan w:val="4"/>
            <w:shd w:val="pct15" w:color="auto" w:fill="auto"/>
          </w:tcPr>
          <w:p w14:paraId="36749ECA" w14:textId="77777777" w:rsidR="001C55DC" w:rsidRPr="004C0256" w:rsidRDefault="001C55DC">
            <w:pPr>
              <w:pStyle w:val="BodyText"/>
              <w:spacing w:before="60" w:after="60"/>
              <w:ind w:left="0"/>
              <w:jc w:val="center"/>
              <w:rPr>
                <w:rFonts w:cs="Arial"/>
                <w:b/>
                <w:bCs/>
              </w:rPr>
            </w:pPr>
            <w:r w:rsidRPr="004C0256">
              <w:rPr>
                <w:rFonts w:cs="Arial"/>
                <w:b/>
                <w:bCs/>
              </w:rPr>
              <w:t>ZGODOVINA VERZIJ</w:t>
            </w:r>
          </w:p>
        </w:tc>
      </w:tr>
      <w:tr w:rsidR="001C55DC" w:rsidRPr="00966C87" w14:paraId="3AA897F3" w14:textId="77777777" w:rsidTr="00644860">
        <w:trPr>
          <w:cantSplit/>
        </w:trPr>
        <w:tc>
          <w:tcPr>
            <w:tcW w:w="675" w:type="dxa"/>
            <w:shd w:val="pct15" w:color="auto" w:fill="auto"/>
          </w:tcPr>
          <w:p w14:paraId="1DBD7FCD" w14:textId="77777777" w:rsidR="001C55DC" w:rsidRPr="004C0256" w:rsidRDefault="001C55DC">
            <w:pPr>
              <w:pStyle w:val="BodyText"/>
              <w:spacing w:before="60" w:after="60"/>
              <w:ind w:left="0"/>
              <w:jc w:val="left"/>
              <w:rPr>
                <w:rFonts w:cs="Arial"/>
                <w:b/>
                <w:bCs/>
              </w:rPr>
            </w:pPr>
            <w:r w:rsidRPr="004C0256">
              <w:rPr>
                <w:rFonts w:cs="Arial"/>
                <w:b/>
                <w:bCs/>
              </w:rPr>
              <w:t>Ver.</w:t>
            </w:r>
          </w:p>
        </w:tc>
        <w:tc>
          <w:tcPr>
            <w:tcW w:w="4253" w:type="dxa"/>
            <w:shd w:val="pct15" w:color="auto" w:fill="auto"/>
          </w:tcPr>
          <w:p w14:paraId="09DCAA27" w14:textId="77777777" w:rsidR="001C55DC" w:rsidRPr="004C0256" w:rsidRDefault="001C55DC">
            <w:pPr>
              <w:pStyle w:val="BodyText"/>
              <w:spacing w:before="60" w:after="60"/>
              <w:ind w:left="0"/>
              <w:jc w:val="left"/>
              <w:rPr>
                <w:rFonts w:cs="Arial"/>
                <w:b/>
                <w:bCs/>
              </w:rPr>
            </w:pPr>
            <w:r w:rsidRPr="004C0256">
              <w:rPr>
                <w:rFonts w:cs="Arial"/>
                <w:b/>
                <w:bCs/>
              </w:rPr>
              <w:t>Opis spremembe</w:t>
            </w:r>
          </w:p>
        </w:tc>
        <w:tc>
          <w:tcPr>
            <w:tcW w:w="1842" w:type="dxa"/>
            <w:shd w:val="pct15" w:color="auto" w:fill="auto"/>
          </w:tcPr>
          <w:p w14:paraId="71784300" w14:textId="77777777" w:rsidR="001C55DC" w:rsidRPr="004C0256" w:rsidRDefault="001C55DC">
            <w:pPr>
              <w:pStyle w:val="BodyText"/>
              <w:spacing w:before="60" w:after="60"/>
              <w:ind w:left="0"/>
              <w:jc w:val="left"/>
              <w:rPr>
                <w:rFonts w:cs="Arial"/>
                <w:b/>
                <w:bCs/>
              </w:rPr>
            </w:pPr>
            <w:r w:rsidRPr="004C0256">
              <w:rPr>
                <w:rFonts w:cs="Arial"/>
                <w:b/>
                <w:bCs/>
              </w:rPr>
              <w:t>Avtor</w:t>
            </w:r>
          </w:p>
        </w:tc>
        <w:tc>
          <w:tcPr>
            <w:tcW w:w="1276" w:type="dxa"/>
            <w:shd w:val="pct15" w:color="auto" w:fill="auto"/>
          </w:tcPr>
          <w:p w14:paraId="2DAF56FB" w14:textId="77777777" w:rsidR="001C55DC" w:rsidRPr="004C0256" w:rsidRDefault="001C55DC">
            <w:pPr>
              <w:pStyle w:val="BodyText"/>
              <w:spacing w:before="60" w:after="60"/>
              <w:ind w:left="0"/>
              <w:jc w:val="left"/>
              <w:rPr>
                <w:rFonts w:cs="Arial"/>
                <w:b/>
                <w:bCs/>
              </w:rPr>
            </w:pPr>
            <w:r w:rsidRPr="004C0256">
              <w:rPr>
                <w:rFonts w:cs="Arial"/>
                <w:b/>
                <w:bCs/>
              </w:rPr>
              <w:t>Datum</w:t>
            </w:r>
          </w:p>
        </w:tc>
      </w:tr>
      <w:tr w:rsidR="00B00380" w:rsidRPr="00966C87" w14:paraId="53DBD59F" w14:textId="77777777" w:rsidTr="00644860">
        <w:trPr>
          <w:cantSplit/>
          <w:trHeight w:val="370"/>
        </w:trPr>
        <w:tc>
          <w:tcPr>
            <w:tcW w:w="675" w:type="dxa"/>
          </w:tcPr>
          <w:p w14:paraId="70DA2B07" w14:textId="77777777" w:rsidR="00B00380" w:rsidRPr="004C0256" w:rsidRDefault="00B00380" w:rsidP="00970A6D">
            <w:pPr>
              <w:pStyle w:val="BodyText"/>
              <w:spacing w:before="60" w:after="60"/>
              <w:ind w:left="0"/>
              <w:jc w:val="center"/>
              <w:rPr>
                <w:rFonts w:cs="Arial"/>
              </w:rPr>
            </w:pPr>
            <w:r w:rsidRPr="004C0256">
              <w:rPr>
                <w:rFonts w:cs="Arial"/>
              </w:rPr>
              <w:t>1.0</w:t>
            </w:r>
          </w:p>
        </w:tc>
        <w:tc>
          <w:tcPr>
            <w:tcW w:w="4253" w:type="dxa"/>
          </w:tcPr>
          <w:p w14:paraId="7CB19F01" w14:textId="1983754A" w:rsidR="00B00380" w:rsidRPr="004C0256" w:rsidRDefault="00F66284" w:rsidP="00C55C27">
            <w:pPr>
              <w:pStyle w:val="BodyText"/>
              <w:spacing w:before="60" w:after="60"/>
              <w:ind w:left="0"/>
              <w:jc w:val="left"/>
              <w:rPr>
                <w:rFonts w:cs="Arial"/>
              </w:rPr>
            </w:pPr>
            <w:r>
              <w:rPr>
                <w:rFonts w:cs="Arial"/>
              </w:rPr>
              <w:t>Osnovna verzija</w:t>
            </w:r>
            <w:r w:rsidR="00212A14">
              <w:rPr>
                <w:rFonts w:cs="Arial"/>
              </w:rPr>
              <w:t xml:space="preserve"> </w:t>
            </w:r>
          </w:p>
        </w:tc>
        <w:tc>
          <w:tcPr>
            <w:tcW w:w="1842" w:type="dxa"/>
          </w:tcPr>
          <w:p w14:paraId="452DE61E" w14:textId="2B87A208" w:rsidR="00B00380" w:rsidRPr="004C0256" w:rsidRDefault="00134E87" w:rsidP="00970A6D">
            <w:pPr>
              <w:pStyle w:val="BodyText"/>
              <w:spacing w:before="60" w:after="60"/>
              <w:ind w:left="0"/>
              <w:jc w:val="left"/>
              <w:rPr>
                <w:rFonts w:cs="Arial"/>
              </w:rPr>
            </w:pPr>
            <w:r>
              <w:rPr>
                <w:rFonts w:cs="Arial"/>
              </w:rPr>
              <w:t>Rok Sedej</w:t>
            </w:r>
            <w:r w:rsidR="00EB6BA4">
              <w:rPr>
                <w:rFonts w:cs="Arial"/>
              </w:rPr>
              <w:t>, Dragomir Borovac</w:t>
            </w:r>
          </w:p>
        </w:tc>
        <w:tc>
          <w:tcPr>
            <w:tcW w:w="1276" w:type="dxa"/>
          </w:tcPr>
          <w:p w14:paraId="0CE1F760" w14:textId="77F7DB9E" w:rsidR="00B84A8E" w:rsidRPr="004C0256" w:rsidRDefault="00EB6BA4" w:rsidP="004B058B">
            <w:pPr>
              <w:pStyle w:val="BodyText"/>
              <w:spacing w:before="60" w:after="60"/>
              <w:ind w:left="0"/>
              <w:jc w:val="left"/>
              <w:rPr>
                <w:rFonts w:cs="Arial"/>
              </w:rPr>
            </w:pPr>
            <w:r>
              <w:rPr>
                <w:rFonts w:cs="Arial"/>
              </w:rPr>
              <w:t>2</w:t>
            </w:r>
            <w:r w:rsidR="00ED6ECA">
              <w:rPr>
                <w:rFonts w:cs="Arial"/>
              </w:rPr>
              <w:t>8</w:t>
            </w:r>
            <w:r w:rsidR="00134E87">
              <w:rPr>
                <w:rFonts w:cs="Arial"/>
              </w:rPr>
              <w:t>.10.2021</w:t>
            </w:r>
          </w:p>
        </w:tc>
      </w:tr>
    </w:tbl>
    <w:p w14:paraId="339F13FF" w14:textId="77777777" w:rsidR="001C55DC" w:rsidRPr="00966C87" w:rsidRDefault="001C55DC">
      <w:pPr>
        <w:pStyle w:val="BodyText"/>
        <w:rPr>
          <w:rFonts w:ascii="Calibri" w:hAnsi="Calibri"/>
        </w:rPr>
      </w:pPr>
    </w:p>
    <w:p w14:paraId="78CEF24D" w14:textId="77777777" w:rsidR="001C55DC" w:rsidRPr="00966C87" w:rsidRDefault="001C55DC">
      <w:pPr>
        <w:pStyle w:val="BodyText"/>
        <w:rPr>
          <w:rFonts w:ascii="Calibri" w:hAnsi="Calibri"/>
        </w:rPr>
        <w:sectPr w:rsidR="001C55DC" w:rsidRPr="00966C87">
          <w:headerReference w:type="default" r:id="rId12"/>
          <w:footerReference w:type="default" r:id="rId13"/>
          <w:type w:val="continuous"/>
          <w:pgSz w:w="11907" w:h="16840" w:code="9"/>
          <w:pgMar w:top="1418" w:right="1701" w:bottom="1418" w:left="1701" w:header="708" w:footer="542" w:gutter="0"/>
          <w:cols w:space="708"/>
        </w:sectPr>
      </w:pPr>
    </w:p>
    <w:p w14:paraId="36327DEB" w14:textId="77777777" w:rsidR="003C31F0" w:rsidRPr="004E1B8E" w:rsidRDefault="003C31F0" w:rsidP="00377AC4">
      <w:pPr>
        <w:pStyle w:val="Title"/>
        <w:rPr>
          <w:rFonts w:ascii="Arial" w:hAnsi="Arial" w:cs="Arial"/>
        </w:rPr>
      </w:pPr>
      <w:r w:rsidRPr="004E1B8E">
        <w:rPr>
          <w:rFonts w:ascii="Arial" w:hAnsi="Arial" w:cs="Arial"/>
        </w:rPr>
        <w:lastRenderedPageBreak/>
        <w:t>Kazalo</w:t>
      </w:r>
    </w:p>
    <w:p w14:paraId="4BC15015" w14:textId="377E85AF" w:rsidR="00E36714" w:rsidRDefault="003C31F0">
      <w:pPr>
        <w:pStyle w:val="TOC1"/>
        <w:tabs>
          <w:tab w:val="right" w:leader="dot" w:pos="8608"/>
        </w:tabs>
        <w:rPr>
          <w:rFonts w:eastAsiaTheme="minorEastAsia" w:cstheme="minorBidi"/>
          <w:b w:val="0"/>
          <w:bCs w:val="0"/>
          <w:caps w:val="0"/>
          <w:noProof/>
          <w:spacing w:val="0"/>
          <w:sz w:val="22"/>
          <w:szCs w:val="22"/>
          <w:lang w:val="en-SI" w:eastAsia="en-SI"/>
        </w:rPr>
      </w:pPr>
      <w:r w:rsidRPr="004E1B8E">
        <w:rPr>
          <w:rFonts w:ascii="Arial" w:hAnsi="Arial" w:cs="Arial"/>
          <w:bCs w:val="0"/>
        </w:rPr>
        <w:fldChar w:fldCharType="begin"/>
      </w:r>
      <w:r w:rsidRPr="004E1B8E">
        <w:rPr>
          <w:rFonts w:ascii="Arial" w:hAnsi="Arial" w:cs="Arial"/>
          <w:bCs w:val="0"/>
        </w:rPr>
        <w:instrText xml:space="preserve"> TOC \o "5-7" \h \z \t "Heading 1;2;Heading 2;3;Heading 3;4;Heading 4;5;Section Label;1" </w:instrText>
      </w:r>
      <w:r w:rsidRPr="004E1B8E">
        <w:rPr>
          <w:rFonts w:ascii="Arial" w:hAnsi="Arial" w:cs="Arial"/>
          <w:bCs w:val="0"/>
        </w:rPr>
        <w:fldChar w:fldCharType="separate"/>
      </w:r>
      <w:hyperlink w:anchor="_Toc86311049" w:history="1">
        <w:r w:rsidR="00E36714" w:rsidRPr="00E67F88">
          <w:rPr>
            <w:rStyle w:val="Hyperlink"/>
            <w:rFonts w:cs="Arial"/>
            <w:noProof/>
          </w:rPr>
          <w:t>uvod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_Toc86311049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5</w:t>
        </w:r>
        <w:r w:rsidR="00E36714">
          <w:rPr>
            <w:noProof/>
            <w:webHidden/>
          </w:rPr>
          <w:fldChar w:fldCharType="end"/>
        </w:r>
      </w:hyperlink>
    </w:p>
    <w:p w14:paraId="522A18D5" w14:textId="3099107D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050" w:history="1">
        <w:r w:rsidR="00E36714" w:rsidRPr="00E67F88">
          <w:rPr>
            <w:rStyle w:val="Hyperlink"/>
            <w:noProof/>
          </w:rPr>
          <w:t>1.1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namen dokumenta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_Toc86311050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5</w:t>
        </w:r>
        <w:r w:rsidR="00E36714">
          <w:rPr>
            <w:noProof/>
            <w:webHidden/>
          </w:rPr>
          <w:fldChar w:fldCharType="end"/>
        </w:r>
      </w:hyperlink>
    </w:p>
    <w:p w14:paraId="3407901A" w14:textId="0535D492" w:rsidR="00E36714" w:rsidRDefault="00D428D2">
      <w:pPr>
        <w:pStyle w:val="TOC1"/>
        <w:tabs>
          <w:tab w:val="right" w:leader="dot" w:pos="8608"/>
        </w:tabs>
        <w:rPr>
          <w:rFonts w:eastAsiaTheme="minorEastAsia" w:cstheme="minorBidi"/>
          <w:b w:val="0"/>
          <w:bCs w:val="0"/>
          <w:caps w:val="0"/>
          <w:noProof/>
          <w:spacing w:val="0"/>
          <w:sz w:val="22"/>
          <w:szCs w:val="22"/>
          <w:lang w:val="en-SI" w:eastAsia="en-SI"/>
        </w:rPr>
      </w:pPr>
      <w:hyperlink w:anchor="_Toc86311051" w:history="1">
        <w:r w:rsidR="00E36714" w:rsidRPr="00E67F88">
          <w:rPr>
            <w:rStyle w:val="Hyperlink"/>
            <w:rFonts w:cs="Arial"/>
            <w:noProof/>
          </w:rPr>
          <w:t>standardi in pravila pri sestavi sporočil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_Toc86311051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6</w:t>
        </w:r>
        <w:r w:rsidR="00E36714">
          <w:rPr>
            <w:noProof/>
            <w:webHidden/>
          </w:rPr>
          <w:fldChar w:fldCharType="end"/>
        </w:r>
      </w:hyperlink>
    </w:p>
    <w:p w14:paraId="212FFE6D" w14:textId="579D47A8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052" w:history="1">
        <w:r w:rsidR="00E36714" w:rsidRPr="00E67F88">
          <w:rPr>
            <w:rStyle w:val="Hyperlink"/>
            <w:noProof/>
          </w:rPr>
          <w:t>2.1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Splošno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_Toc86311052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6</w:t>
        </w:r>
        <w:r w:rsidR="00E36714">
          <w:rPr>
            <w:noProof/>
            <w:webHidden/>
          </w:rPr>
          <w:fldChar w:fldCharType="end"/>
        </w:r>
      </w:hyperlink>
    </w:p>
    <w:p w14:paraId="4940724A" w14:textId="37D94F92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053" w:history="1">
        <w:r w:rsidR="00E36714" w:rsidRPr="00E67F88">
          <w:rPr>
            <w:rStyle w:val="Hyperlink"/>
            <w:noProof/>
            <w:lang w:eastAsia="sl-SI"/>
          </w:rPr>
          <w:t>2.2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  <w:lang w:eastAsia="sl-SI"/>
          </w:rPr>
          <w:t>Pravila sestave sporočila v formatu XML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_Toc86311053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6</w:t>
        </w:r>
        <w:r w:rsidR="00E36714">
          <w:rPr>
            <w:noProof/>
            <w:webHidden/>
          </w:rPr>
          <w:fldChar w:fldCharType="end"/>
        </w:r>
      </w:hyperlink>
    </w:p>
    <w:p w14:paraId="486D60CA" w14:textId="21B18A64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54" w:history="1">
        <w:r w:rsidR="00E36714" w:rsidRPr="00E67F88">
          <w:rPr>
            <w:rStyle w:val="Hyperlink"/>
            <w:noProof/>
          </w:rPr>
          <w:t>2.2.1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Priprava podatkov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_Toc86311054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6</w:t>
        </w:r>
        <w:r w:rsidR="00E36714">
          <w:rPr>
            <w:noProof/>
            <w:webHidden/>
          </w:rPr>
          <w:fldChar w:fldCharType="end"/>
        </w:r>
      </w:hyperlink>
    </w:p>
    <w:p w14:paraId="27271268" w14:textId="73336AE8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55" w:history="1">
        <w:r w:rsidR="00E36714" w:rsidRPr="00E67F88">
          <w:rPr>
            <w:rStyle w:val="Hyperlink"/>
            <w:noProof/>
          </w:rPr>
          <w:t>2.2.2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Podpisovanje dokumentov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_Toc86311055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7</w:t>
        </w:r>
        <w:r w:rsidR="00E36714">
          <w:rPr>
            <w:noProof/>
            <w:webHidden/>
          </w:rPr>
          <w:fldChar w:fldCharType="end"/>
        </w:r>
      </w:hyperlink>
    </w:p>
    <w:p w14:paraId="20F9DE46" w14:textId="64BA39C4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56" w:history="1">
        <w:r w:rsidR="00E36714" w:rsidRPr="00E67F88">
          <w:rPr>
            <w:rStyle w:val="Hyperlink"/>
            <w:noProof/>
          </w:rPr>
          <w:t>2.2.3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Šifriranje dokumentov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_Toc86311056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8</w:t>
        </w:r>
        <w:r w:rsidR="00E36714">
          <w:rPr>
            <w:noProof/>
            <w:webHidden/>
          </w:rPr>
          <w:fldChar w:fldCharType="end"/>
        </w:r>
      </w:hyperlink>
    </w:p>
    <w:p w14:paraId="2CD0E9A4" w14:textId="37F703B6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57" w:history="1">
        <w:r w:rsidR="00E36714" w:rsidRPr="00E67F88">
          <w:rPr>
            <w:rStyle w:val="Hyperlink"/>
            <w:noProof/>
          </w:rPr>
          <w:t>2.2.4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Kontrola preklicanih certifikatov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_Toc86311057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9</w:t>
        </w:r>
        <w:r w:rsidR="00E36714">
          <w:rPr>
            <w:noProof/>
            <w:webHidden/>
          </w:rPr>
          <w:fldChar w:fldCharType="end"/>
        </w:r>
      </w:hyperlink>
    </w:p>
    <w:p w14:paraId="659FF39F" w14:textId="106E13FC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58" w:history="1">
        <w:r w:rsidR="00E36714" w:rsidRPr="00E67F88">
          <w:rPr>
            <w:rStyle w:val="Hyperlink"/>
            <w:noProof/>
          </w:rPr>
          <w:t>2.2.5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Preklic certifikata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_Toc86311058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9</w:t>
        </w:r>
        <w:r w:rsidR="00E36714">
          <w:rPr>
            <w:noProof/>
            <w:webHidden/>
          </w:rPr>
          <w:fldChar w:fldCharType="end"/>
        </w:r>
      </w:hyperlink>
    </w:p>
    <w:p w14:paraId="4451F9B2" w14:textId="2BFC4342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59" w:history="1">
        <w:r w:rsidR="00E36714" w:rsidRPr="00E67F88">
          <w:rPr>
            <w:rStyle w:val="Hyperlink"/>
            <w:noProof/>
          </w:rPr>
          <w:t>2.2.6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Časovni žig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_Toc86311059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9</w:t>
        </w:r>
        <w:r w:rsidR="00E36714">
          <w:rPr>
            <w:noProof/>
            <w:webHidden/>
          </w:rPr>
          <w:fldChar w:fldCharType="end"/>
        </w:r>
      </w:hyperlink>
    </w:p>
    <w:p w14:paraId="17E500D3" w14:textId="4192A03D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60" w:history="1">
        <w:r w:rsidR="00E36714" w:rsidRPr="00E67F88">
          <w:rPr>
            <w:rStyle w:val="Hyperlink"/>
            <w:noProof/>
          </w:rPr>
          <w:t>2.2.7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Formati polj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_Toc86311060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9</w:t>
        </w:r>
        <w:r w:rsidR="00E36714">
          <w:rPr>
            <w:noProof/>
            <w:webHidden/>
          </w:rPr>
          <w:fldChar w:fldCharType="end"/>
        </w:r>
      </w:hyperlink>
    </w:p>
    <w:p w14:paraId="475D6C5A" w14:textId="200D0D83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61" w:history="1">
        <w:r w:rsidR="00E36714" w:rsidRPr="00E67F88">
          <w:rPr>
            <w:rStyle w:val="Hyperlink"/>
            <w:noProof/>
          </w:rPr>
          <w:t>2.2.8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Preverjanje strukture XML dokumentov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_Toc86311061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10</w:t>
        </w:r>
        <w:r w:rsidR="00E36714">
          <w:rPr>
            <w:noProof/>
            <w:webHidden/>
          </w:rPr>
          <w:fldChar w:fldCharType="end"/>
        </w:r>
      </w:hyperlink>
    </w:p>
    <w:p w14:paraId="6612A065" w14:textId="2B0971F5" w:rsidR="00E36714" w:rsidRDefault="00D428D2">
      <w:pPr>
        <w:pStyle w:val="TOC1"/>
        <w:tabs>
          <w:tab w:val="right" w:leader="dot" w:pos="8608"/>
        </w:tabs>
        <w:rPr>
          <w:rFonts w:eastAsiaTheme="minorEastAsia" w:cstheme="minorBidi"/>
          <w:b w:val="0"/>
          <w:bCs w:val="0"/>
          <w:caps w:val="0"/>
          <w:noProof/>
          <w:spacing w:val="0"/>
          <w:sz w:val="22"/>
          <w:szCs w:val="22"/>
          <w:lang w:val="en-SI" w:eastAsia="en-SI"/>
        </w:rPr>
      </w:pPr>
      <w:hyperlink w:anchor="_Toc86311062" w:history="1">
        <w:r w:rsidR="00E36714" w:rsidRPr="00E67F88">
          <w:rPr>
            <w:rStyle w:val="Hyperlink"/>
            <w:rFonts w:cs="Arial"/>
            <w:noProof/>
          </w:rPr>
          <w:t>Strukture elektronskih sporočil xml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_Toc86311062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11</w:t>
        </w:r>
        <w:r w:rsidR="00E36714">
          <w:rPr>
            <w:noProof/>
            <w:webHidden/>
          </w:rPr>
          <w:fldChar w:fldCharType="end"/>
        </w:r>
      </w:hyperlink>
    </w:p>
    <w:p w14:paraId="73A02B83" w14:textId="606FB952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063" w:history="1">
        <w:r w:rsidR="00E36714" w:rsidRPr="00E67F88">
          <w:rPr>
            <w:rStyle w:val="Hyperlink"/>
            <w:noProof/>
          </w:rPr>
          <w:t>3.1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Splošno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_Toc86311063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11</w:t>
        </w:r>
        <w:r w:rsidR="00E36714">
          <w:rPr>
            <w:noProof/>
            <w:webHidden/>
          </w:rPr>
          <w:fldChar w:fldCharType="end"/>
        </w:r>
      </w:hyperlink>
    </w:p>
    <w:p w14:paraId="62B24536" w14:textId="3388AE75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064" w:history="1">
        <w:r w:rsidR="00E36714" w:rsidRPr="00E67F88">
          <w:rPr>
            <w:rStyle w:val="Hyperlink"/>
            <w:noProof/>
          </w:rPr>
          <w:t>3.2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sporočila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_Toc86311064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11</w:t>
        </w:r>
        <w:r w:rsidR="00E36714">
          <w:rPr>
            <w:noProof/>
            <w:webHidden/>
          </w:rPr>
          <w:fldChar w:fldCharType="end"/>
        </w:r>
      </w:hyperlink>
    </w:p>
    <w:p w14:paraId="6C1615EF" w14:textId="697E7B80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65" w:history="1">
        <w:r w:rsidR="00E36714" w:rsidRPr="00E67F88">
          <w:rPr>
            <w:rStyle w:val="Hyperlink"/>
            <w:noProof/>
          </w:rPr>
          <w:t>3.2.1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Sheme sporočil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_Toc86311065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12</w:t>
        </w:r>
        <w:r w:rsidR="00E36714">
          <w:rPr>
            <w:noProof/>
            <w:webHidden/>
          </w:rPr>
          <w:fldChar w:fldCharType="end"/>
        </w:r>
      </w:hyperlink>
    </w:p>
    <w:p w14:paraId="2654728E" w14:textId="50FA2B94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066" w:history="1">
        <w:r w:rsidR="00E36714" w:rsidRPr="00E67F88">
          <w:rPr>
            <w:rStyle w:val="Hyperlink"/>
            <w:noProof/>
          </w:rPr>
          <w:t>3.3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Povezava elementov iz Header sheme z elementi iz sporočil tipa IE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_Toc86311066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12</w:t>
        </w:r>
        <w:r w:rsidR="00E36714">
          <w:rPr>
            <w:noProof/>
            <w:webHidden/>
          </w:rPr>
          <w:fldChar w:fldCharType="end"/>
        </w:r>
      </w:hyperlink>
    </w:p>
    <w:p w14:paraId="10BB6776" w14:textId="1B9D2268" w:rsidR="00E36714" w:rsidRDefault="00D428D2">
      <w:pPr>
        <w:pStyle w:val="TOC1"/>
        <w:tabs>
          <w:tab w:val="right" w:leader="dot" w:pos="8608"/>
        </w:tabs>
        <w:rPr>
          <w:rFonts w:eastAsiaTheme="minorEastAsia" w:cstheme="minorBidi"/>
          <w:b w:val="0"/>
          <w:bCs w:val="0"/>
          <w:caps w:val="0"/>
          <w:noProof/>
          <w:spacing w:val="0"/>
          <w:sz w:val="22"/>
          <w:szCs w:val="22"/>
          <w:lang w:val="en-SI" w:eastAsia="en-SI"/>
        </w:rPr>
      </w:pPr>
      <w:hyperlink w:anchor="_Toc86311067" w:history="1">
        <w:r w:rsidR="00E36714" w:rsidRPr="00E67F88">
          <w:rPr>
            <w:rStyle w:val="Hyperlink"/>
            <w:rFonts w:cs="Arial"/>
            <w:noProof/>
          </w:rPr>
          <w:t>OPisi izmenjave sporočil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_Toc86311067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14</w:t>
        </w:r>
        <w:r w:rsidR="00E36714">
          <w:rPr>
            <w:noProof/>
            <w:webHidden/>
          </w:rPr>
          <w:fldChar w:fldCharType="end"/>
        </w:r>
      </w:hyperlink>
    </w:p>
    <w:p w14:paraId="007CE45A" w14:textId="237D66D8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068" w:history="1">
        <w:r w:rsidR="00E36714" w:rsidRPr="00E67F88">
          <w:rPr>
            <w:rStyle w:val="Hyperlink"/>
            <w:noProof/>
          </w:rPr>
          <w:t>4.1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Splošno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_Toc86311068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14</w:t>
        </w:r>
        <w:r w:rsidR="00E36714">
          <w:rPr>
            <w:noProof/>
            <w:webHidden/>
          </w:rPr>
          <w:fldChar w:fldCharType="end"/>
        </w:r>
      </w:hyperlink>
    </w:p>
    <w:p w14:paraId="5250F2F0" w14:textId="20088CAC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69" w:history="1">
        <w:r w:rsidR="00E36714" w:rsidRPr="00E67F88">
          <w:rPr>
            <w:rStyle w:val="Hyperlink"/>
            <w:noProof/>
          </w:rPr>
          <w:t>4.1.1.1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Osnovni proces izvoznega postopka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_Toc86311069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15</w:t>
        </w:r>
        <w:r w:rsidR="00E36714">
          <w:rPr>
            <w:noProof/>
            <w:webHidden/>
          </w:rPr>
          <w:fldChar w:fldCharType="end"/>
        </w:r>
      </w:hyperlink>
    </w:p>
    <w:p w14:paraId="0684BB68" w14:textId="1C2D69B7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70" w:history="1">
        <w:r w:rsidR="00E36714" w:rsidRPr="00E67F88">
          <w:rPr>
            <w:rStyle w:val="Hyperlink"/>
            <w:noProof/>
          </w:rPr>
          <w:t>4.1.1.2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Posebnosti v primeru kontrole na uradu izvoza in prepustitev deklaracije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_Toc86311070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16</w:t>
        </w:r>
        <w:r w:rsidR="00E36714">
          <w:rPr>
            <w:noProof/>
            <w:webHidden/>
          </w:rPr>
          <w:fldChar w:fldCharType="end"/>
        </w:r>
      </w:hyperlink>
    </w:p>
    <w:p w14:paraId="2D163809" w14:textId="1F75AF97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71" w:history="1">
        <w:r w:rsidR="00E36714" w:rsidRPr="00E67F88">
          <w:rPr>
            <w:rStyle w:val="Hyperlink"/>
            <w:noProof/>
          </w:rPr>
          <w:t>4.1.1.3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Posebnosti v primeru kontrole na uradu izvoza in zavrnitev deklaracije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_Toc86311071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17</w:t>
        </w:r>
        <w:r w:rsidR="00E36714">
          <w:rPr>
            <w:noProof/>
            <w:webHidden/>
          </w:rPr>
          <w:fldChar w:fldCharType="end"/>
        </w:r>
      </w:hyperlink>
    </w:p>
    <w:p w14:paraId="48706E09" w14:textId="6CC58506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72" w:history="1">
        <w:r w:rsidR="00E36714" w:rsidRPr="00E67F88">
          <w:rPr>
            <w:rStyle w:val="Hyperlink"/>
            <w:noProof/>
          </w:rPr>
          <w:t>4.1.1.4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Vložitev deklaracije na uradu izvoza pred predložitvijo blaga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_Toc86311072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18</w:t>
        </w:r>
        <w:r w:rsidR="00E36714">
          <w:rPr>
            <w:noProof/>
            <w:webHidden/>
          </w:rPr>
          <w:fldChar w:fldCharType="end"/>
        </w:r>
      </w:hyperlink>
    </w:p>
    <w:p w14:paraId="1C3A3506" w14:textId="126A2B78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73" w:history="1">
        <w:r w:rsidR="00E36714" w:rsidRPr="00E67F88">
          <w:rPr>
            <w:rStyle w:val="Hyperlink"/>
            <w:noProof/>
          </w:rPr>
          <w:t>4.1.1.5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Vložitev sprememb k deklaraciji na uradu izvoza pred predložitvijo blaga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_Toc86311073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19</w:t>
        </w:r>
        <w:r w:rsidR="00E36714">
          <w:rPr>
            <w:noProof/>
            <w:webHidden/>
          </w:rPr>
          <w:fldChar w:fldCharType="end"/>
        </w:r>
      </w:hyperlink>
    </w:p>
    <w:p w14:paraId="0010F449" w14:textId="37C9C78E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74" w:history="1">
        <w:r w:rsidR="00E36714" w:rsidRPr="00E67F88">
          <w:rPr>
            <w:rStyle w:val="Hyperlink"/>
            <w:noProof/>
          </w:rPr>
          <w:t>4.1.1.6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Neveljavnost predhodno vložene deklaracije pred predložitvijo blaga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_Toc86311074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20</w:t>
        </w:r>
        <w:r w:rsidR="00E36714">
          <w:rPr>
            <w:noProof/>
            <w:webHidden/>
          </w:rPr>
          <w:fldChar w:fldCharType="end"/>
        </w:r>
      </w:hyperlink>
    </w:p>
    <w:p w14:paraId="2578447A" w14:textId="178D8CCD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75" w:history="1">
        <w:r w:rsidR="00E36714" w:rsidRPr="00E67F88">
          <w:rPr>
            <w:rStyle w:val="Hyperlink"/>
            <w:noProof/>
          </w:rPr>
          <w:t>4.1.1.7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Potek časovnika po vložitvi izvozne carinske deklaracije pred predložitvijo blaga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_Toc86311075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21</w:t>
        </w:r>
        <w:r w:rsidR="00E36714">
          <w:rPr>
            <w:noProof/>
            <w:webHidden/>
          </w:rPr>
          <w:fldChar w:fldCharType="end"/>
        </w:r>
      </w:hyperlink>
    </w:p>
    <w:p w14:paraId="11E7B964" w14:textId="3B7ED68E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76" w:history="1">
        <w:r w:rsidR="00E36714" w:rsidRPr="00E67F88">
          <w:rPr>
            <w:rStyle w:val="Hyperlink"/>
            <w:noProof/>
          </w:rPr>
          <w:t>4.1.1.8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Vložitev neveljavnega sporočila za predložitev blaga po predhodno vloženi deklaraciji na uradu izvoza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_Toc86311076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21</w:t>
        </w:r>
        <w:r w:rsidR="00E36714">
          <w:rPr>
            <w:noProof/>
            <w:webHidden/>
          </w:rPr>
          <w:fldChar w:fldCharType="end"/>
        </w:r>
      </w:hyperlink>
    </w:p>
    <w:p w14:paraId="01BFF3DE" w14:textId="6A8B2BBC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77" w:history="1">
        <w:r w:rsidR="00E36714" w:rsidRPr="00E67F88">
          <w:rPr>
            <w:rStyle w:val="Hyperlink"/>
            <w:noProof/>
          </w:rPr>
          <w:t>4.1.1.9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Vložitev sprememb k standardni deklaraciji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_Toc86311077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22</w:t>
        </w:r>
        <w:r w:rsidR="00E36714">
          <w:rPr>
            <w:noProof/>
            <w:webHidden/>
          </w:rPr>
          <w:fldChar w:fldCharType="end"/>
        </w:r>
      </w:hyperlink>
    </w:p>
    <w:p w14:paraId="3BFB4A84" w14:textId="5F81130D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78" w:history="1">
        <w:r w:rsidR="00E36714" w:rsidRPr="00E67F88">
          <w:rPr>
            <w:rStyle w:val="Hyperlink"/>
            <w:noProof/>
          </w:rPr>
          <w:t>4.1.1.10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Zavrnitev sprememb k standardni deklaraciji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_Toc86311078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22</w:t>
        </w:r>
        <w:r w:rsidR="00E36714">
          <w:rPr>
            <w:noProof/>
            <w:webHidden/>
          </w:rPr>
          <w:fldChar w:fldCharType="end"/>
        </w:r>
      </w:hyperlink>
    </w:p>
    <w:p w14:paraId="32666CA5" w14:textId="038F59D4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79" w:history="1">
        <w:r w:rsidR="00E36714" w:rsidRPr="00E67F88">
          <w:rPr>
            <w:rStyle w:val="Hyperlink"/>
            <w:noProof/>
          </w:rPr>
          <w:t>4.1.1.11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Zavrnitev izvozne deklaracije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_Toc86311079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23</w:t>
        </w:r>
        <w:r w:rsidR="00E36714">
          <w:rPr>
            <w:noProof/>
            <w:webHidden/>
          </w:rPr>
          <w:fldChar w:fldCharType="end"/>
        </w:r>
      </w:hyperlink>
    </w:p>
    <w:p w14:paraId="1E62B363" w14:textId="396C1691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80" w:history="1">
        <w:r w:rsidR="00E36714" w:rsidRPr="00E67F88">
          <w:rPr>
            <w:rStyle w:val="Hyperlink"/>
            <w:noProof/>
          </w:rPr>
          <w:t>4.1.1.12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Izvozna deklaracija v stanje mirovanja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_Toc86311080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23</w:t>
        </w:r>
        <w:r w:rsidR="00E36714">
          <w:rPr>
            <w:noProof/>
            <w:webHidden/>
          </w:rPr>
          <w:fldChar w:fldCharType="end"/>
        </w:r>
      </w:hyperlink>
    </w:p>
    <w:p w14:paraId="4B888E58" w14:textId="15D2FF24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81" w:history="1">
        <w:r w:rsidR="00E36714" w:rsidRPr="00E67F88">
          <w:rPr>
            <w:rStyle w:val="Hyperlink"/>
            <w:noProof/>
          </w:rPr>
          <w:t>4.1.1.13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Zahteva za prepustitev v izvoz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_Toc86311081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23</w:t>
        </w:r>
        <w:r w:rsidR="00E36714">
          <w:rPr>
            <w:noProof/>
            <w:webHidden/>
          </w:rPr>
          <w:fldChar w:fldCharType="end"/>
        </w:r>
      </w:hyperlink>
    </w:p>
    <w:p w14:paraId="50C99458" w14:textId="0D816EBB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82" w:history="1">
        <w:r w:rsidR="00E36714" w:rsidRPr="00E67F88">
          <w:rPr>
            <w:rStyle w:val="Hyperlink"/>
            <w:noProof/>
          </w:rPr>
          <w:t>4.1.2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Postopki izreka neveljavnosti deklaracije (Declaration invalidation)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_Toc86311082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24</w:t>
        </w:r>
        <w:r w:rsidR="00E36714">
          <w:rPr>
            <w:noProof/>
            <w:webHidden/>
          </w:rPr>
          <w:fldChar w:fldCharType="end"/>
        </w:r>
      </w:hyperlink>
    </w:p>
    <w:p w14:paraId="604CCDA8" w14:textId="5CDE5978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83" w:history="1">
        <w:r w:rsidR="00E36714" w:rsidRPr="00E67F88">
          <w:rPr>
            <w:rStyle w:val="Hyperlink"/>
            <w:noProof/>
          </w:rPr>
          <w:t>4.1.2.1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Vložitev zahteve za razveljavitev izvozne deklaracije pred prepustitvijo v izvoz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_Toc86311083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24</w:t>
        </w:r>
        <w:r w:rsidR="00E36714">
          <w:rPr>
            <w:noProof/>
            <w:webHidden/>
          </w:rPr>
          <w:fldChar w:fldCharType="end"/>
        </w:r>
      </w:hyperlink>
    </w:p>
    <w:p w14:paraId="7D7A9020" w14:textId="4E8A4C0B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84" w:history="1">
        <w:r w:rsidR="00E36714" w:rsidRPr="00E67F88">
          <w:rPr>
            <w:rStyle w:val="Hyperlink"/>
            <w:noProof/>
          </w:rPr>
          <w:t>4.1.2.2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Vložitev zahteve za razeljavitev izvozne deklaracije po prepustitvi v izvoz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_Toc86311084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25</w:t>
        </w:r>
        <w:r w:rsidR="00E36714">
          <w:rPr>
            <w:noProof/>
            <w:webHidden/>
          </w:rPr>
          <w:fldChar w:fldCharType="end"/>
        </w:r>
      </w:hyperlink>
    </w:p>
    <w:p w14:paraId="61F8239E" w14:textId="42ADD5A2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85" w:history="1">
        <w:r w:rsidR="00E36714" w:rsidRPr="00E67F88">
          <w:rPr>
            <w:rStyle w:val="Hyperlink"/>
            <w:noProof/>
          </w:rPr>
          <w:t>4.1.2.3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Neveljavnost deklaracije izvedena s strani carinskega organa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_Toc86311085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26</w:t>
        </w:r>
        <w:r w:rsidR="00E36714">
          <w:rPr>
            <w:noProof/>
            <w:webHidden/>
          </w:rPr>
          <w:fldChar w:fldCharType="end"/>
        </w:r>
      </w:hyperlink>
    </w:p>
    <w:p w14:paraId="077B5851" w14:textId="59215258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86" w:history="1">
        <w:r w:rsidR="00E36714" w:rsidRPr="00E67F88">
          <w:rPr>
            <w:rStyle w:val="Hyperlink"/>
            <w:noProof/>
          </w:rPr>
          <w:t>4.1.2.4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Zavrnitev vložitve zahteve za razveljavitev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_Toc86311086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27</w:t>
        </w:r>
        <w:r w:rsidR="00E36714">
          <w:rPr>
            <w:noProof/>
            <w:webHidden/>
          </w:rPr>
          <w:fldChar w:fldCharType="end"/>
        </w:r>
      </w:hyperlink>
    </w:p>
    <w:p w14:paraId="21F7CED4" w14:textId="5B5F0642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87" w:history="1">
        <w:r w:rsidR="00E36714" w:rsidRPr="00E67F88">
          <w:rPr>
            <w:rStyle w:val="Hyperlink"/>
            <w:noProof/>
          </w:rPr>
          <w:t>4.1.3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Postopanje s poenostavljeno in dopolnilno deklaracijo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_Toc86311087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27</w:t>
        </w:r>
        <w:r w:rsidR="00E36714">
          <w:rPr>
            <w:noProof/>
            <w:webHidden/>
          </w:rPr>
          <w:fldChar w:fldCharType="end"/>
        </w:r>
      </w:hyperlink>
    </w:p>
    <w:p w14:paraId="3AC665B8" w14:textId="69C23D54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88" w:history="1">
        <w:r w:rsidR="00E36714" w:rsidRPr="00E67F88">
          <w:rPr>
            <w:rStyle w:val="Hyperlink"/>
            <w:noProof/>
          </w:rPr>
          <w:t>4.1.3.1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Vložitev dopolnilne izvozne carinske deklaracije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_Toc86311088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27</w:t>
        </w:r>
        <w:r w:rsidR="00E36714">
          <w:rPr>
            <w:noProof/>
            <w:webHidden/>
          </w:rPr>
          <w:fldChar w:fldCharType="end"/>
        </w:r>
      </w:hyperlink>
    </w:p>
    <w:p w14:paraId="6839215A" w14:textId="64E1EEA0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89" w:history="1">
        <w:r w:rsidR="00E36714" w:rsidRPr="00E67F88">
          <w:rPr>
            <w:rStyle w:val="Hyperlink"/>
            <w:noProof/>
          </w:rPr>
          <w:t>4.1.3.2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Zavrnitev dopolnilne deklaracije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_Toc86311089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28</w:t>
        </w:r>
        <w:r w:rsidR="00E36714">
          <w:rPr>
            <w:noProof/>
            <w:webHidden/>
          </w:rPr>
          <w:fldChar w:fldCharType="end"/>
        </w:r>
      </w:hyperlink>
    </w:p>
    <w:p w14:paraId="72C16DE8" w14:textId="218EB69A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90" w:history="1">
        <w:r w:rsidR="00E36714" w:rsidRPr="00E67F88">
          <w:rPr>
            <w:rStyle w:val="Hyperlink"/>
            <w:noProof/>
          </w:rPr>
          <w:t>4.1.3.3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Potek oziroma podaljšanje časovnika za vložitev dopolnilne deklaracije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_Toc86311090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28</w:t>
        </w:r>
        <w:r w:rsidR="00E36714">
          <w:rPr>
            <w:noProof/>
            <w:webHidden/>
          </w:rPr>
          <w:fldChar w:fldCharType="end"/>
        </w:r>
      </w:hyperlink>
    </w:p>
    <w:p w14:paraId="01A252EC" w14:textId="1926F9F8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91" w:history="1">
        <w:r w:rsidR="00E36714" w:rsidRPr="00E67F88">
          <w:rPr>
            <w:rStyle w:val="Hyperlink"/>
            <w:noProof/>
          </w:rPr>
          <w:t>4.1.4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Specifični procesi na izstopu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_Toc86311091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29</w:t>
        </w:r>
        <w:r w:rsidR="00E36714">
          <w:rPr>
            <w:noProof/>
            <w:webHidden/>
          </w:rPr>
          <w:fldChar w:fldCharType="end"/>
        </w:r>
      </w:hyperlink>
    </w:p>
    <w:p w14:paraId="4B53E21A" w14:textId="6A1A5A76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92" w:history="1">
        <w:r w:rsidR="00E36714" w:rsidRPr="00E67F88">
          <w:rPr>
            <w:rStyle w:val="Hyperlink"/>
            <w:noProof/>
          </w:rPr>
          <w:t>4.1.4.1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Zavrnitev najave prispetja na uradu izstopa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_Toc86311092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29</w:t>
        </w:r>
        <w:r w:rsidR="00E36714">
          <w:rPr>
            <w:noProof/>
            <w:webHidden/>
          </w:rPr>
          <w:fldChar w:fldCharType="end"/>
        </w:r>
      </w:hyperlink>
    </w:p>
    <w:p w14:paraId="6C15EC64" w14:textId="41C4E3D6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93" w:history="1">
        <w:r w:rsidR="00E36714" w:rsidRPr="00E67F88">
          <w:rPr>
            <w:rStyle w:val="Hyperlink"/>
            <w:noProof/>
          </w:rPr>
          <w:t>4.1.4.2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Kontrola na uradu izstopa in prepustitev v izstop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_Toc86311093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29</w:t>
        </w:r>
        <w:r w:rsidR="00E36714">
          <w:rPr>
            <w:noProof/>
            <w:webHidden/>
          </w:rPr>
          <w:fldChar w:fldCharType="end"/>
        </w:r>
      </w:hyperlink>
    </w:p>
    <w:p w14:paraId="201AA1AE" w14:textId="537FB85E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94" w:history="1">
        <w:r w:rsidR="00E36714" w:rsidRPr="00E67F88">
          <w:rPr>
            <w:rStyle w:val="Hyperlink"/>
            <w:noProof/>
          </w:rPr>
          <w:t>4.1.4.3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Kontrola na uradu izstopa in zavrnitev izstopa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_Toc86311094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30</w:t>
        </w:r>
        <w:r w:rsidR="00E36714">
          <w:rPr>
            <w:noProof/>
            <w:webHidden/>
          </w:rPr>
          <w:fldChar w:fldCharType="end"/>
        </w:r>
      </w:hyperlink>
    </w:p>
    <w:p w14:paraId="38B952AC" w14:textId="1D41D4A9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95" w:history="1">
        <w:r w:rsidR="00E36714" w:rsidRPr="00E67F88">
          <w:rPr>
            <w:rStyle w:val="Hyperlink"/>
            <w:noProof/>
          </w:rPr>
          <w:t>4.1.4.4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Predložitev blaga na urad izstopa, izvedeno s strani carinika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_Toc86311095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30</w:t>
        </w:r>
        <w:r w:rsidR="00E36714">
          <w:rPr>
            <w:noProof/>
            <w:webHidden/>
          </w:rPr>
          <w:fldChar w:fldCharType="end"/>
        </w:r>
      </w:hyperlink>
    </w:p>
    <w:p w14:paraId="38A56EBF" w14:textId="5FB32321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96" w:history="1">
        <w:r w:rsidR="00E36714" w:rsidRPr="00E67F88">
          <w:rPr>
            <w:rStyle w:val="Hyperlink"/>
            <w:noProof/>
          </w:rPr>
          <w:t>4.1.4.5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Izstop po skladiščenju blaga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_Toc86311096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31</w:t>
        </w:r>
        <w:r w:rsidR="00E36714">
          <w:rPr>
            <w:noProof/>
            <w:webHidden/>
          </w:rPr>
          <w:fldChar w:fldCharType="end"/>
        </w:r>
      </w:hyperlink>
    </w:p>
    <w:p w14:paraId="3D965C32" w14:textId="27540883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97" w:history="1">
        <w:r w:rsidR="00E36714" w:rsidRPr="00E67F88">
          <w:rPr>
            <w:rStyle w:val="Hyperlink"/>
            <w:noProof/>
          </w:rPr>
          <w:t>4.1.4.6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Izstop blaga po skladiščenju blaga in prejemu več manifestov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_Toc86311097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32</w:t>
        </w:r>
        <w:r w:rsidR="00E36714">
          <w:rPr>
            <w:noProof/>
            <w:webHidden/>
          </w:rPr>
          <w:fldChar w:fldCharType="end"/>
        </w:r>
      </w:hyperlink>
    </w:p>
    <w:p w14:paraId="4C5BB697" w14:textId="5CFDC17D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098" w:history="1">
        <w:r w:rsidR="00E36714" w:rsidRPr="00E67F88">
          <w:rPr>
            <w:rStyle w:val="Hyperlink"/>
            <w:noProof/>
          </w:rPr>
          <w:t>4.1.4.7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Zavrnitev manifesta na uradu izstopa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_Toc86311098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33</w:t>
        </w:r>
        <w:r w:rsidR="00E36714">
          <w:rPr>
            <w:noProof/>
            <w:webHidden/>
          </w:rPr>
          <w:fldChar w:fldCharType="end"/>
        </w:r>
      </w:hyperlink>
    </w:p>
    <w:p w14:paraId="7578A32E" w14:textId="103D045B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099" w:history="1">
        <w:r w:rsidR="00E36714" w:rsidRPr="00E67F88">
          <w:rPr>
            <w:rStyle w:val="Hyperlink"/>
            <w:noProof/>
          </w:rPr>
          <w:t>4.1.5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Izstopna skupna deklaracija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_Toc86311099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34</w:t>
        </w:r>
        <w:r w:rsidR="00E36714">
          <w:rPr>
            <w:noProof/>
            <w:webHidden/>
          </w:rPr>
          <w:fldChar w:fldCharType="end"/>
        </w:r>
      </w:hyperlink>
    </w:p>
    <w:p w14:paraId="3019243B" w14:textId="64186B4D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00" w:history="1">
        <w:r w:rsidR="00E36714" w:rsidRPr="00E67F88">
          <w:rPr>
            <w:rStyle w:val="Hyperlink"/>
            <w:noProof/>
          </w:rPr>
          <w:t>4.1.5.1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Osnovni proces z izstopno skupno deklaracijo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_Toc86311100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34</w:t>
        </w:r>
        <w:r w:rsidR="00E36714">
          <w:rPr>
            <w:noProof/>
            <w:webHidden/>
          </w:rPr>
          <w:fldChar w:fldCharType="end"/>
        </w:r>
      </w:hyperlink>
    </w:p>
    <w:p w14:paraId="4F8FC379" w14:textId="2A13205B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101" w:history="1">
        <w:r w:rsidR="00E36714" w:rsidRPr="00E67F88">
          <w:rPr>
            <w:rStyle w:val="Hyperlink"/>
            <w:noProof/>
          </w:rPr>
          <w:t>4.1.6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Specifični procesi vložitve izstopne skupne deklaracije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_Toc86311101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35</w:t>
        </w:r>
        <w:r w:rsidR="00E36714">
          <w:rPr>
            <w:noProof/>
            <w:webHidden/>
          </w:rPr>
          <w:fldChar w:fldCharType="end"/>
        </w:r>
      </w:hyperlink>
    </w:p>
    <w:p w14:paraId="594AE334" w14:textId="319B82F8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02" w:history="1">
        <w:r w:rsidR="00E36714" w:rsidRPr="00E67F88">
          <w:rPr>
            <w:rStyle w:val="Hyperlink"/>
            <w:noProof/>
          </w:rPr>
          <w:t>4.1.6.1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Deklarant vloži izstopno skupno deklaracijo na drugem carinskem uradu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_Toc86311102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35</w:t>
        </w:r>
        <w:r w:rsidR="00E36714">
          <w:rPr>
            <w:noProof/>
            <w:webHidden/>
          </w:rPr>
          <w:fldChar w:fldCharType="end"/>
        </w:r>
      </w:hyperlink>
    </w:p>
    <w:p w14:paraId="28FB3176" w14:textId="4BCADA36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03" w:history="1">
        <w:r w:rsidR="00E36714" w:rsidRPr="00E67F88">
          <w:rPr>
            <w:rStyle w:val="Hyperlink"/>
            <w:noProof/>
          </w:rPr>
          <w:t>4.1.6.2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Deklarant vloži nepravilno izstopno skupno deklaracijo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_Toc86311103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36</w:t>
        </w:r>
        <w:r w:rsidR="00E36714">
          <w:rPr>
            <w:noProof/>
            <w:webHidden/>
          </w:rPr>
          <w:fldChar w:fldCharType="end"/>
        </w:r>
      </w:hyperlink>
    </w:p>
    <w:p w14:paraId="47A5411A" w14:textId="23622C15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104" w:history="1">
        <w:r w:rsidR="00E36714" w:rsidRPr="00E67F88">
          <w:rPr>
            <w:rStyle w:val="Hyperlink"/>
            <w:noProof/>
          </w:rPr>
          <w:t>4.1.7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Specifični procesi izstopne skupne deklaracije na izstopu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_Toc86311104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36</w:t>
        </w:r>
        <w:r w:rsidR="00E36714">
          <w:rPr>
            <w:noProof/>
            <w:webHidden/>
          </w:rPr>
          <w:fldChar w:fldCharType="end"/>
        </w:r>
      </w:hyperlink>
    </w:p>
    <w:p w14:paraId="29BF55FE" w14:textId="38A88D2F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05" w:history="1">
        <w:r w:rsidR="00E36714" w:rsidRPr="00E67F88">
          <w:rPr>
            <w:rStyle w:val="Hyperlink"/>
            <w:noProof/>
          </w:rPr>
          <w:t>4.1.7.1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Deklarant pošlje nepravilno obvestilo o prispetju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_Toc86311105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36</w:t>
        </w:r>
        <w:r w:rsidR="00E36714">
          <w:rPr>
            <w:noProof/>
            <w:webHidden/>
          </w:rPr>
          <w:fldChar w:fldCharType="end"/>
        </w:r>
      </w:hyperlink>
    </w:p>
    <w:p w14:paraId="2C52B90E" w14:textId="5560A180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06" w:history="1">
        <w:r w:rsidR="00E36714" w:rsidRPr="00E67F88">
          <w:rPr>
            <w:rStyle w:val="Hyperlink"/>
            <w:noProof/>
          </w:rPr>
          <w:t>4.1.7.2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Deklarant prejme obvestilo o kontroli na uradu izstopa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_Toc86311106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37</w:t>
        </w:r>
        <w:r w:rsidR="00E36714">
          <w:rPr>
            <w:noProof/>
            <w:webHidden/>
          </w:rPr>
          <w:fldChar w:fldCharType="end"/>
        </w:r>
      </w:hyperlink>
    </w:p>
    <w:p w14:paraId="7C92285F" w14:textId="2EDA0448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07" w:history="1">
        <w:r w:rsidR="00E36714" w:rsidRPr="00E67F88">
          <w:rPr>
            <w:rStyle w:val="Hyperlink"/>
            <w:noProof/>
          </w:rPr>
          <w:t>4.1.7.3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Deklarant prejme zavrnitev izstopne skupne deklaracije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_Toc86311107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37</w:t>
        </w:r>
        <w:r w:rsidR="00E36714">
          <w:rPr>
            <w:noProof/>
            <w:webHidden/>
          </w:rPr>
          <w:fldChar w:fldCharType="end"/>
        </w:r>
      </w:hyperlink>
    </w:p>
    <w:p w14:paraId="0E23BFFF" w14:textId="06214680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08" w:history="1">
        <w:r w:rsidR="00E36714" w:rsidRPr="00E67F88">
          <w:rPr>
            <w:rStyle w:val="Hyperlink"/>
            <w:noProof/>
          </w:rPr>
          <w:t>4.1.7.4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Predložitev blaga po izstopni skupni deklaraciji na urad izstopa, izvedeno s strani carinika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_Toc86311108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38</w:t>
        </w:r>
        <w:r w:rsidR="00E36714">
          <w:rPr>
            <w:noProof/>
            <w:webHidden/>
          </w:rPr>
          <w:fldChar w:fldCharType="end"/>
        </w:r>
      </w:hyperlink>
    </w:p>
    <w:p w14:paraId="0C895A4E" w14:textId="7B0BA509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09" w:history="1">
        <w:r w:rsidR="00E36714" w:rsidRPr="00E67F88">
          <w:rPr>
            <w:rStyle w:val="Hyperlink"/>
            <w:noProof/>
          </w:rPr>
          <w:t>4.1.7.5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Zavrnitev manifesta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_Toc86311109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38</w:t>
        </w:r>
        <w:r w:rsidR="00E36714">
          <w:rPr>
            <w:noProof/>
            <w:webHidden/>
          </w:rPr>
          <w:fldChar w:fldCharType="end"/>
        </w:r>
      </w:hyperlink>
    </w:p>
    <w:p w14:paraId="0C5A0C73" w14:textId="72A786E2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10" w:history="1">
        <w:r w:rsidR="00E36714" w:rsidRPr="00E67F88">
          <w:rPr>
            <w:rStyle w:val="Hyperlink"/>
            <w:noProof/>
          </w:rPr>
          <w:t>4.1.7.6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Sprejem manifesta, izstop po skladiščenju blaga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_Toc86311110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39</w:t>
        </w:r>
        <w:r w:rsidR="00E36714">
          <w:rPr>
            <w:noProof/>
            <w:webHidden/>
          </w:rPr>
          <w:fldChar w:fldCharType="end"/>
        </w:r>
      </w:hyperlink>
    </w:p>
    <w:p w14:paraId="759C4E66" w14:textId="22875D08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11" w:history="1">
        <w:r w:rsidR="00E36714" w:rsidRPr="00E67F88">
          <w:rPr>
            <w:rStyle w:val="Hyperlink"/>
            <w:noProof/>
          </w:rPr>
          <w:t>4.1.7.7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Sprejem manifesta in delni izstopi blaga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_Toc86311111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40</w:t>
        </w:r>
        <w:r w:rsidR="00E36714">
          <w:rPr>
            <w:noProof/>
            <w:webHidden/>
          </w:rPr>
          <w:fldChar w:fldCharType="end"/>
        </w:r>
      </w:hyperlink>
    </w:p>
    <w:p w14:paraId="087888DB" w14:textId="37889439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112" w:history="1">
        <w:r w:rsidR="00E36714" w:rsidRPr="00E67F88">
          <w:rPr>
            <w:rStyle w:val="Hyperlink"/>
            <w:noProof/>
          </w:rPr>
          <w:t>4.1.8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Postopki izreka neveljavnosti izstopne skupne deklaracije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_Toc86311112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41</w:t>
        </w:r>
        <w:r w:rsidR="00E36714">
          <w:rPr>
            <w:noProof/>
            <w:webHidden/>
          </w:rPr>
          <w:fldChar w:fldCharType="end"/>
        </w:r>
      </w:hyperlink>
    </w:p>
    <w:p w14:paraId="1326FF52" w14:textId="68DCE1FC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13" w:history="1">
        <w:r w:rsidR="00E36714" w:rsidRPr="00E67F88">
          <w:rPr>
            <w:rStyle w:val="Hyperlink"/>
            <w:noProof/>
          </w:rPr>
          <w:t>4.1.8.1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Vložitev in sprejem zahteve za razveljavitev izstopne skupne deklaracije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_Toc86311113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41</w:t>
        </w:r>
        <w:r w:rsidR="00E36714">
          <w:rPr>
            <w:noProof/>
            <w:webHidden/>
          </w:rPr>
          <w:fldChar w:fldCharType="end"/>
        </w:r>
      </w:hyperlink>
    </w:p>
    <w:p w14:paraId="5A1DA462" w14:textId="60AB4A2F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14" w:history="1">
        <w:r w:rsidR="00E36714" w:rsidRPr="00E67F88">
          <w:rPr>
            <w:rStyle w:val="Hyperlink"/>
            <w:noProof/>
          </w:rPr>
          <w:t>4.1.8.2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Vložitev in zavrnitev zahteve za razveljavitev izstopne skupne deklaracije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_Toc86311114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42</w:t>
        </w:r>
        <w:r w:rsidR="00E36714">
          <w:rPr>
            <w:noProof/>
            <w:webHidden/>
          </w:rPr>
          <w:fldChar w:fldCharType="end"/>
        </w:r>
      </w:hyperlink>
    </w:p>
    <w:p w14:paraId="3E383B43" w14:textId="55ED9D77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115" w:history="1">
        <w:r w:rsidR="00E36714" w:rsidRPr="00E67F88">
          <w:rPr>
            <w:rStyle w:val="Hyperlink"/>
            <w:noProof/>
          </w:rPr>
          <w:t>4.1.9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Postopanje z obvestilom o ponovnem izvozu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_Toc86311115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42</w:t>
        </w:r>
        <w:r w:rsidR="00E36714">
          <w:rPr>
            <w:noProof/>
            <w:webHidden/>
          </w:rPr>
          <w:fldChar w:fldCharType="end"/>
        </w:r>
      </w:hyperlink>
    </w:p>
    <w:p w14:paraId="0E465641" w14:textId="50A6B836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16" w:history="1">
        <w:r w:rsidR="00E36714" w:rsidRPr="00E67F88">
          <w:rPr>
            <w:rStyle w:val="Hyperlink"/>
            <w:noProof/>
          </w:rPr>
          <w:t>4.1.9.1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Osnovni proces postopanja z obvestilom o ponovnem izvozu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_Toc86311116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42</w:t>
        </w:r>
        <w:r w:rsidR="00E36714">
          <w:rPr>
            <w:noProof/>
            <w:webHidden/>
          </w:rPr>
          <w:fldChar w:fldCharType="end"/>
        </w:r>
      </w:hyperlink>
    </w:p>
    <w:p w14:paraId="3B67B815" w14:textId="0EE205B9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117" w:history="1">
        <w:r w:rsidR="00E36714" w:rsidRPr="00E67F88">
          <w:rPr>
            <w:rStyle w:val="Hyperlink"/>
            <w:noProof/>
          </w:rPr>
          <w:t>4.1.10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Specifični procesi registracije obvestila o ponovnem izvozu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_Toc86311117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43</w:t>
        </w:r>
        <w:r w:rsidR="00E36714">
          <w:rPr>
            <w:noProof/>
            <w:webHidden/>
          </w:rPr>
          <w:fldChar w:fldCharType="end"/>
        </w:r>
      </w:hyperlink>
    </w:p>
    <w:p w14:paraId="150DC783" w14:textId="0594AF4A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18" w:history="1">
        <w:r w:rsidR="00E36714" w:rsidRPr="00E67F88">
          <w:rPr>
            <w:rStyle w:val="Hyperlink"/>
            <w:noProof/>
          </w:rPr>
          <w:t>4.1.10.1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Zavrnitev obvestila o ponovnem izvozu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_Toc86311118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43</w:t>
        </w:r>
        <w:r w:rsidR="00E36714">
          <w:rPr>
            <w:noProof/>
            <w:webHidden/>
          </w:rPr>
          <w:fldChar w:fldCharType="end"/>
        </w:r>
      </w:hyperlink>
    </w:p>
    <w:p w14:paraId="4CABA3D0" w14:textId="3B84C762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19" w:history="1">
        <w:r w:rsidR="00E36714" w:rsidRPr="00E67F88">
          <w:rPr>
            <w:rStyle w:val="Hyperlink"/>
            <w:noProof/>
          </w:rPr>
          <w:t>4.1.10.2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Kontrola na uradu izstopa in prepustitev v izstop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_Toc86311119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44</w:t>
        </w:r>
        <w:r w:rsidR="00E36714">
          <w:rPr>
            <w:noProof/>
            <w:webHidden/>
          </w:rPr>
          <w:fldChar w:fldCharType="end"/>
        </w:r>
      </w:hyperlink>
    </w:p>
    <w:p w14:paraId="6FB83761" w14:textId="4BC946D9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20" w:history="1">
        <w:r w:rsidR="00E36714" w:rsidRPr="00E67F88">
          <w:rPr>
            <w:rStyle w:val="Hyperlink"/>
            <w:noProof/>
          </w:rPr>
          <w:t>4.1.10.3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Kontrola na uradu izstopa in zavrnitev prepustitve v izstop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_Toc86311120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45</w:t>
        </w:r>
        <w:r w:rsidR="00E36714">
          <w:rPr>
            <w:noProof/>
            <w:webHidden/>
          </w:rPr>
          <w:fldChar w:fldCharType="end"/>
        </w:r>
      </w:hyperlink>
    </w:p>
    <w:p w14:paraId="093175C2" w14:textId="3CA019BE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121" w:history="1">
        <w:r w:rsidR="00E36714" w:rsidRPr="00E67F88">
          <w:rPr>
            <w:rStyle w:val="Hyperlink"/>
            <w:noProof/>
          </w:rPr>
          <w:t>4.1.11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Specifični procesi na izstopu na obvestilu o ponovnem izvozu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_Toc86311121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46</w:t>
        </w:r>
        <w:r w:rsidR="00E36714">
          <w:rPr>
            <w:noProof/>
            <w:webHidden/>
          </w:rPr>
          <w:fldChar w:fldCharType="end"/>
        </w:r>
      </w:hyperlink>
    </w:p>
    <w:p w14:paraId="497F4E25" w14:textId="5941C80D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22" w:history="1">
        <w:r w:rsidR="00E36714" w:rsidRPr="00E67F88">
          <w:rPr>
            <w:rStyle w:val="Hyperlink"/>
            <w:noProof/>
          </w:rPr>
          <w:t>4.1.11.1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Sprejem manifesta in izstop po skladiščenju blaga na obvestilu o ponovnem izvozu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_Toc86311122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46</w:t>
        </w:r>
        <w:r w:rsidR="00E36714">
          <w:rPr>
            <w:noProof/>
            <w:webHidden/>
          </w:rPr>
          <w:fldChar w:fldCharType="end"/>
        </w:r>
      </w:hyperlink>
    </w:p>
    <w:p w14:paraId="33E5C3E6" w14:textId="650224B1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23" w:history="1">
        <w:r w:rsidR="00E36714" w:rsidRPr="00E67F88">
          <w:rPr>
            <w:rStyle w:val="Hyperlink"/>
            <w:noProof/>
          </w:rPr>
          <w:t>4.1.11.2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Začetni manifest za blago na obvestilu o ponovnem izvozu je zavrnjen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_Toc86311123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47</w:t>
        </w:r>
        <w:r w:rsidR="00E36714">
          <w:rPr>
            <w:noProof/>
            <w:webHidden/>
          </w:rPr>
          <w:fldChar w:fldCharType="end"/>
        </w:r>
      </w:hyperlink>
    </w:p>
    <w:p w14:paraId="10991BF5" w14:textId="523B0E7F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24" w:history="1">
        <w:r w:rsidR="00E36714" w:rsidRPr="00E67F88">
          <w:rPr>
            <w:rStyle w:val="Hyperlink"/>
            <w:noProof/>
          </w:rPr>
          <w:t>4.1.11.3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Sprejem manifesta za blago na obvestilu o ponovnem izvozu in delni izstopi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_Toc86311124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48</w:t>
        </w:r>
        <w:r w:rsidR="00E36714">
          <w:rPr>
            <w:noProof/>
            <w:webHidden/>
          </w:rPr>
          <w:fldChar w:fldCharType="end"/>
        </w:r>
      </w:hyperlink>
    </w:p>
    <w:p w14:paraId="5CD251D4" w14:textId="754202CB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125" w:history="1">
        <w:r w:rsidR="00E36714" w:rsidRPr="00E67F88">
          <w:rPr>
            <w:rStyle w:val="Hyperlink"/>
            <w:noProof/>
          </w:rPr>
          <w:t>4.1.12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Izrek obvestila o ponovnem izvozu za neveljavnega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_Toc86311125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49</w:t>
        </w:r>
        <w:r w:rsidR="00E36714">
          <w:rPr>
            <w:noProof/>
            <w:webHidden/>
          </w:rPr>
          <w:fldChar w:fldCharType="end"/>
        </w:r>
      </w:hyperlink>
    </w:p>
    <w:p w14:paraId="0B9A2B54" w14:textId="1E625571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26" w:history="1">
        <w:r w:rsidR="00E36714" w:rsidRPr="00E67F88">
          <w:rPr>
            <w:rStyle w:val="Hyperlink"/>
            <w:noProof/>
          </w:rPr>
          <w:t>4.1.12.1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Vložitev in sprejem zahteve za razveljavitev obvestila o ponovnem izvozu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_Toc86311126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49</w:t>
        </w:r>
        <w:r w:rsidR="00E36714">
          <w:rPr>
            <w:noProof/>
            <w:webHidden/>
          </w:rPr>
          <w:fldChar w:fldCharType="end"/>
        </w:r>
      </w:hyperlink>
    </w:p>
    <w:p w14:paraId="347CEBEA" w14:textId="3B167F4A" w:rsidR="00E36714" w:rsidRDefault="00D428D2">
      <w:pPr>
        <w:pStyle w:val="TOC4"/>
        <w:tabs>
          <w:tab w:val="left" w:pos="1400"/>
          <w:tab w:val="right" w:leader="dot" w:pos="8608"/>
        </w:tabs>
        <w:rPr>
          <w:rFonts w:eastAsiaTheme="minorEastAsia" w:cstheme="minorBidi"/>
          <w:noProof/>
          <w:spacing w:val="0"/>
          <w:sz w:val="22"/>
          <w:szCs w:val="22"/>
          <w:lang w:val="en-SI" w:eastAsia="en-SI"/>
        </w:rPr>
      </w:pPr>
      <w:hyperlink w:anchor="_Toc86311127" w:history="1">
        <w:r w:rsidR="00E36714" w:rsidRPr="00E67F88">
          <w:rPr>
            <w:rStyle w:val="Hyperlink"/>
            <w:noProof/>
          </w:rPr>
          <w:t>4.1.12.2</w:t>
        </w:r>
        <w:r w:rsidR="00E36714">
          <w:rPr>
            <w:rFonts w:eastAsiaTheme="minorEastAsia" w:cstheme="minorBidi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Vložitev in zavrnitev zahteve za razveljavitev obvestila o ponovnem izvozu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_Toc86311127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50</w:t>
        </w:r>
        <w:r w:rsidR="00E36714">
          <w:rPr>
            <w:noProof/>
            <w:webHidden/>
          </w:rPr>
          <w:fldChar w:fldCharType="end"/>
        </w:r>
      </w:hyperlink>
    </w:p>
    <w:p w14:paraId="377344E7" w14:textId="4A72C709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128" w:history="1">
        <w:r w:rsidR="00E36714" w:rsidRPr="00E67F88">
          <w:rPr>
            <w:rStyle w:val="Hyperlink"/>
            <w:noProof/>
            <w:lang w:eastAsia="sl-SI"/>
          </w:rPr>
          <w:t>4.1.13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rFonts w:cs="Arial"/>
            <w:noProof/>
            <w:lang w:eastAsia="sl-SI"/>
          </w:rPr>
          <w:t xml:space="preserve">Zavrnitev sporočila – </w:t>
        </w:r>
        <w:r w:rsidR="00E36714" w:rsidRPr="00E67F88">
          <w:rPr>
            <w:rStyle w:val="Hyperlink"/>
            <w:rFonts w:cs="Arial"/>
            <w:noProof/>
          </w:rPr>
          <w:t>tehnične napake vhodnih sporočil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_Toc86311128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50</w:t>
        </w:r>
        <w:r w:rsidR="00E36714">
          <w:rPr>
            <w:noProof/>
            <w:webHidden/>
          </w:rPr>
          <w:fldChar w:fldCharType="end"/>
        </w:r>
      </w:hyperlink>
    </w:p>
    <w:p w14:paraId="5C27240A" w14:textId="5E318C49" w:rsidR="00E36714" w:rsidRDefault="00D428D2">
      <w:pPr>
        <w:pStyle w:val="TOC1"/>
        <w:tabs>
          <w:tab w:val="right" w:leader="dot" w:pos="8608"/>
        </w:tabs>
        <w:rPr>
          <w:rFonts w:eastAsiaTheme="minorEastAsia" w:cstheme="minorBidi"/>
          <w:b w:val="0"/>
          <w:bCs w:val="0"/>
          <w:caps w:val="0"/>
          <w:noProof/>
          <w:spacing w:val="0"/>
          <w:sz w:val="22"/>
          <w:szCs w:val="22"/>
          <w:lang w:val="en-SI" w:eastAsia="en-SI"/>
        </w:rPr>
      </w:pPr>
      <w:hyperlink w:anchor="_Toc86311129" w:history="1">
        <w:r w:rsidR="00E36714" w:rsidRPr="00E67F88">
          <w:rPr>
            <w:rStyle w:val="Hyperlink"/>
            <w:rFonts w:cs="Arial"/>
            <w:noProof/>
          </w:rPr>
          <w:t>Ureditev pooblastil na portalu ecarina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_Toc86311129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51</w:t>
        </w:r>
        <w:r w:rsidR="00E36714">
          <w:rPr>
            <w:noProof/>
            <w:webHidden/>
          </w:rPr>
          <w:fldChar w:fldCharType="end"/>
        </w:r>
      </w:hyperlink>
    </w:p>
    <w:p w14:paraId="649E7078" w14:textId="102C0869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130" w:history="1">
        <w:r w:rsidR="00E36714" w:rsidRPr="00E67F88">
          <w:rPr>
            <w:rStyle w:val="Hyperlink"/>
            <w:noProof/>
            <w:lang w:eastAsia="sl-SI"/>
          </w:rPr>
          <w:t>5.1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  <w:lang w:eastAsia="sl-SI"/>
          </w:rPr>
          <w:t>Pridobitev dostopa do portala ecarina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_Toc86311130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51</w:t>
        </w:r>
        <w:r w:rsidR="00E36714">
          <w:rPr>
            <w:noProof/>
            <w:webHidden/>
          </w:rPr>
          <w:fldChar w:fldCharType="end"/>
        </w:r>
      </w:hyperlink>
    </w:p>
    <w:p w14:paraId="2D4D8775" w14:textId="1117B893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131" w:history="1">
        <w:r w:rsidR="00E36714" w:rsidRPr="00E67F88">
          <w:rPr>
            <w:rStyle w:val="Hyperlink"/>
            <w:noProof/>
          </w:rPr>
          <w:t>5.2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Prijava na portal ecarina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_Toc86311131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51</w:t>
        </w:r>
        <w:r w:rsidR="00E36714">
          <w:rPr>
            <w:noProof/>
            <w:webHidden/>
          </w:rPr>
          <w:fldChar w:fldCharType="end"/>
        </w:r>
      </w:hyperlink>
    </w:p>
    <w:p w14:paraId="12526182" w14:textId="63856AE0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132" w:history="1">
        <w:r w:rsidR="00E36714" w:rsidRPr="00E67F88">
          <w:rPr>
            <w:rStyle w:val="Hyperlink"/>
            <w:noProof/>
          </w:rPr>
          <w:t>5.3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Kreiranje ustreznih organizacijskih enot na portalu eCarina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_Toc86311132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51</w:t>
        </w:r>
        <w:r w:rsidR="00E36714">
          <w:rPr>
            <w:noProof/>
            <w:webHidden/>
          </w:rPr>
          <w:fldChar w:fldCharType="end"/>
        </w:r>
      </w:hyperlink>
    </w:p>
    <w:p w14:paraId="7D736F12" w14:textId="07246061" w:rsidR="00E36714" w:rsidRDefault="00D428D2">
      <w:pPr>
        <w:pStyle w:val="TOC3"/>
        <w:tabs>
          <w:tab w:val="left" w:pos="1200"/>
          <w:tab w:val="right" w:leader="dot" w:pos="8608"/>
        </w:tabs>
        <w:rPr>
          <w:rFonts w:eastAsiaTheme="minorEastAsia" w:cstheme="minorBidi"/>
          <w:i w:val="0"/>
          <w:iCs w:val="0"/>
          <w:noProof/>
          <w:spacing w:val="0"/>
          <w:sz w:val="22"/>
          <w:szCs w:val="22"/>
          <w:lang w:val="en-SI" w:eastAsia="en-SI"/>
        </w:rPr>
      </w:pPr>
      <w:hyperlink w:anchor="_Toc86311133" w:history="1">
        <w:r w:rsidR="00E36714" w:rsidRPr="00E67F88">
          <w:rPr>
            <w:rStyle w:val="Hyperlink"/>
            <w:noProof/>
          </w:rPr>
          <w:t>5.3.1</w:t>
        </w:r>
        <w:r w:rsidR="00E36714">
          <w:rPr>
            <w:rFonts w:eastAsiaTheme="minorEastAsia" w:cstheme="minorBidi"/>
            <w:i w:val="0"/>
            <w:iC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Organizacijska enota za vlaganje prek RIP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_Toc86311133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52</w:t>
        </w:r>
        <w:r w:rsidR="00E36714">
          <w:rPr>
            <w:noProof/>
            <w:webHidden/>
          </w:rPr>
          <w:fldChar w:fldCharType="end"/>
        </w:r>
      </w:hyperlink>
    </w:p>
    <w:p w14:paraId="5079043E" w14:textId="5329AA62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134" w:history="1">
        <w:r w:rsidR="00E36714" w:rsidRPr="00E67F88">
          <w:rPr>
            <w:rStyle w:val="Hyperlink"/>
            <w:noProof/>
          </w:rPr>
          <w:t>5.4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izbor področij e-poslovanja enot na portalu eCarina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_Toc86311134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52</w:t>
        </w:r>
        <w:r w:rsidR="00E36714">
          <w:rPr>
            <w:noProof/>
            <w:webHidden/>
          </w:rPr>
          <w:fldChar w:fldCharType="end"/>
        </w:r>
      </w:hyperlink>
    </w:p>
    <w:p w14:paraId="4DA49E5B" w14:textId="7C436F3A" w:rsidR="00E36714" w:rsidRDefault="00D428D2">
      <w:pPr>
        <w:pStyle w:val="TOC2"/>
        <w:tabs>
          <w:tab w:val="left" w:pos="800"/>
          <w:tab w:val="right" w:leader="dot" w:pos="8608"/>
        </w:tabs>
        <w:rPr>
          <w:rFonts w:eastAsiaTheme="minorEastAsia" w:cstheme="minorBidi"/>
          <w:smallCaps w:val="0"/>
          <w:noProof/>
          <w:spacing w:val="0"/>
          <w:sz w:val="22"/>
          <w:szCs w:val="22"/>
          <w:lang w:val="en-SI" w:eastAsia="en-SI"/>
        </w:rPr>
      </w:pPr>
      <w:hyperlink w:anchor="_Toc86311135" w:history="1">
        <w:r w:rsidR="00E36714" w:rsidRPr="00E67F88">
          <w:rPr>
            <w:rStyle w:val="Hyperlink"/>
            <w:noProof/>
          </w:rPr>
          <w:t>5.5</w:t>
        </w:r>
        <w:r w:rsidR="00E36714">
          <w:rPr>
            <w:rFonts w:eastAsiaTheme="minorEastAsia" w:cstheme="minorBidi"/>
            <w:smallCaps w:val="0"/>
            <w:noProof/>
            <w:spacing w:val="0"/>
            <w:sz w:val="22"/>
            <w:szCs w:val="22"/>
            <w:lang w:val="en-SI" w:eastAsia="en-SI"/>
          </w:rPr>
          <w:tab/>
        </w:r>
        <w:r w:rsidR="00E36714" w:rsidRPr="00E67F88">
          <w:rPr>
            <w:rStyle w:val="Hyperlink"/>
            <w:noProof/>
          </w:rPr>
          <w:t>Prijava digitalnih potrdil za podpis in kodiranje</w:t>
        </w:r>
        <w:r w:rsidR="00E36714">
          <w:rPr>
            <w:noProof/>
            <w:webHidden/>
          </w:rPr>
          <w:tab/>
        </w:r>
        <w:r w:rsidR="00E36714">
          <w:rPr>
            <w:noProof/>
            <w:webHidden/>
          </w:rPr>
          <w:fldChar w:fldCharType="begin"/>
        </w:r>
        <w:r w:rsidR="00E36714">
          <w:rPr>
            <w:noProof/>
            <w:webHidden/>
          </w:rPr>
          <w:instrText xml:space="preserve"> PAGEREF _Toc86311135 \h </w:instrText>
        </w:r>
        <w:r w:rsidR="00E36714">
          <w:rPr>
            <w:noProof/>
            <w:webHidden/>
          </w:rPr>
        </w:r>
        <w:r w:rsidR="00E36714">
          <w:rPr>
            <w:noProof/>
            <w:webHidden/>
          </w:rPr>
          <w:fldChar w:fldCharType="separate"/>
        </w:r>
        <w:r w:rsidR="00E36714">
          <w:rPr>
            <w:noProof/>
            <w:webHidden/>
          </w:rPr>
          <w:t>54</w:t>
        </w:r>
        <w:r w:rsidR="00E36714">
          <w:rPr>
            <w:noProof/>
            <w:webHidden/>
          </w:rPr>
          <w:fldChar w:fldCharType="end"/>
        </w:r>
      </w:hyperlink>
    </w:p>
    <w:p w14:paraId="746F994E" w14:textId="3F5BEF1C" w:rsidR="00B5442E" w:rsidRPr="0052076B" w:rsidRDefault="003C31F0" w:rsidP="003C31F0">
      <w:pPr>
        <w:pStyle w:val="TOC2"/>
        <w:tabs>
          <w:tab w:val="left" w:pos="800"/>
        </w:tabs>
        <w:rPr>
          <w:rFonts w:ascii="Arial" w:hAnsi="Arial" w:cs="Arial"/>
          <w:bCs/>
          <w:caps/>
        </w:rPr>
      </w:pPr>
      <w:r w:rsidRPr="004E1B8E">
        <w:rPr>
          <w:rFonts w:ascii="Arial" w:hAnsi="Arial" w:cs="Arial"/>
          <w:bCs/>
          <w:spacing w:val="0"/>
        </w:rPr>
        <w:fldChar w:fldCharType="end"/>
      </w:r>
    </w:p>
    <w:p w14:paraId="78594370" w14:textId="77777777" w:rsidR="00B5442E" w:rsidRPr="0052076B" w:rsidRDefault="00B5442E">
      <w:pPr>
        <w:ind w:left="0"/>
        <w:rPr>
          <w:rFonts w:cs="Arial"/>
          <w:bCs/>
          <w:caps/>
          <w:smallCaps/>
        </w:rPr>
      </w:pPr>
      <w:r w:rsidRPr="0052076B">
        <w:rPr>
          <w:rFonts w:cs="Arial"/>
          <w:bCs/>
          <w:caps/>
        </w:rPr>
        <w:br w:type="page"/>
      </w:r>
    </w:p>
    <w:p w14:paraId="24F8C360" w14:textId="77777777" w:rsidR="001C55DC" w:rsidRPr="00966C87" w:rsidRDefault="001C55DC" w:rsidP="00E70688">
      <w:pPr>
        <w:pStyle w:val="PartTitle"/>
        <w:tabs>
          <w:tab w:val="clear" w:pos="432"/>
        </w:tabs>
        <w:ind w:left="7371" w:firstLine="0"/>
        <w:rPr>
          <w:rFonts w:ascii="Calibri" w:hAnsi="Calibri"/>
        </w:rPr>
      </w:pPr>
    </w:p>
    <w:p w14:paraId="766C07DF" w14:textId="77777777" w:rsidR="001C55DC" w:rsidRPr="004C0256" w:rsidRDefault="006B3680">
      <w:pPr>
        <w:pStyle w:val="SectionLabel"/>
        <w:rPr>
          <w:rFonts w:cs="Arial"/>
        </w:rPr>
      </w:pPr>
      <w:bookmarkStart w:id="0" w:name="_Toc389834833"/>
      <w:bookmarkStart w:id="1" w:name="_Toc86311049"/>
      <w:r w:rsidRPr="004C0256">
        <w:rPr>
          <w:rFonts w:cs="Arial"/>
        </w:rPr>
        <w:t>uvod</w:t>
      </w:r>
      <w:bookmarkEnd w:id="0"/>
      <w:bookmarkEnd w:id="1"/>
    </w:p>
    <w:p w14:paraId="2976F996" w14:textId="4601F1CE" w:rsidR="001C55DC" w:rsidRPr="00533D62" w:rsidRDefault="00B9357C" w:rsidP="00B84A8E">
      <w:pPr>
        <w:pStyle w:val="Heading1"/>
      </w:pPr>
      <w:bookmarkStart w:id="2" w:name="_Toc86311050"/>
      <w:r>
        <w:t>namen dokumenta</w:t>
      </w:r>
      <w:bookmarkEnd w:id="2"/>
    </w:p>
    <w:p w14:paraId="5B5AE6AC" w14:textId="2788DB6D" w:rsidR="009022D0" w:rsidRDefault="00B9357C" w:rsidP="00B9357C">
      <w:pPr>
        <w:pStyle w:val="BodyText"/>
      </w:pPr>
      <w:r>
        <w:t>Dokument vsebuje informacije  za vzpostavitev računalniške izmenjave podatkov med siste</w:t>
      </w:r>
      <w:r w:rsidR="00A44854">
        <w:t xml:space="preserve">mom </w:t>
      </w:r>
      <w:r w:rsidR="00023FEA">
        <w:t>SIAES2</w:t>
      </w:r>
      <w:r w:rsidR="00A44854">
        <w:t xml:space="preserve">  in </w:t>
      </w:r>
      <w:proofErr w:type="spellStart"/>
      <w:r w:rsidR="00843C94">
        <w:t>gospodarski</w:t>
      </w:r>
      <w:r w:rsidR="00023FEA">
        <w:t>mu</w:t>
      </w:r>
      <w:proofErr w:type="spellEnd"/>
      <w:r w:rsidR="00843C94">
        <w:t xml:space="preserve"> subjekti za neposredno </w:t>
      </w:r>
      <w:r w:rsidR="00023FEA">
        <w:t xml:space="preserve">računalniško </w:t>
      </w:r>
      <w:r w:rsidR="00843C94">
        <w:t>izmenjavo podatkov</w:t>
      </w:r>
      <w:r w:rsidR="00023FEA">
        <w:t>.</w:t>
      </w:r>
    </w:p>
    <w:p w14:paraId="1CB31093" w14:textId="2C731E37" w:rsidR="00023FEA" w:rsidRDefault="007D7825" w:rsidP="00023FEA">
      <w:pPr>
        <w:pStyle w:val="BodyText"/>
      </w:pPr>
      <w:r>
        <w:t>V</w:t>
      </w:r>
      <w:r w:rsidR="00023FEA">
        <w:t xml:space="preserve">sebuje </w:t>
      </w:r>
      <w:r>
        <w:t>standard</w:t>
      </w:r>
      <w:r w:rsidR="00023FEA">
        <w:t>e</w:t>
      </w:r>
      <w:r>
        <w:t xml:space="preserve"> in pravila pri sestavi sporočil</w:t>
      </w:r>
      <w:r w:rsidR="00023FEA">
        <w:t xml:space="preserve">, seznam </w:t>
      </w:r>
      <w:proofErr w:type="spellStart"/>
      <w:r w:rsidR="00843C94">
        <w:t>seznam</w:t>
      </w:r>
      <w:proofErr w:type="spellEnd"/>
      <w:r w:rsidR="00843C94">
        <w:t xml:space="preserve"> sporočil in opis </w:t>
      </w:r>
      <w:r w:rsidR="008A43C4">
        <w:t xml:space="preserve">uporabe </w:t>
      </w:r>
      <w:r w:rsidR="00843C94">
        <w:t xml:space="preserve">posameznega sporočila. </w:t>
      </w:r>
      <w:r w:rsidR="00B9357C">
        <w:t xml:space="preserve">Opisani so procesi vlaganja </w:t>
      </w:r>
      <w:r w:rsidR="00023FEA">
        <w:t>dokumentov</w:t>
      </w:r>
      <w:r w:rsidR="00B9357C">
        <w:t xml:space="preserve"> na strani </w:t>
      </w:r>
      <w:r>
        <w:t xml:space="preserve">pošiljatelja, </w:t>
      </w:r>
      <w:r w:rsidR="00023FEA">
        <w:t>scenariji izmenjave sporočil.</w:t>
      </w:r>
    </w:p>
    <w:p w14:paraId="0AF55DBC" w14:textId="0597816D" w:rsidR="000E5F74" w:rsidRDefault="00B9357C" w:rsidP="00023FEA">
      <w:pPr>
        <w:pStyle w:val="BodyText"/>
      </w:pPr>
      <w:r>
        <w:t xml:space="preserve">Dokument je v prvi fazi namenjen tako razvijalcem programske opreme za računalniško izmenjavo s </w:t>
      </w:r>
      <w:r w:rsidR="007D7825">
        <w:t>FURS</w:t>
      </w:r>
      <w:r>
        <w:t xml:space="preserve">, </w:t>
      </w:r>
      <w:r w:rsidR="00023FEA">
        <w:t xml:space="preserve">uporabna pa </w:t>
      </w:r>
      <w:r>
        <w:t>tudi za uporabnike teh aplikacij.</w:t>
      </w:r>
    </w:p>
    <w:p w14:paraId="0219A614" w14:textId="77777777" w:rsidR="000E5F74" w:rsidRPr="00B9357C" w:rsidRDefault="000E5F74" w:rsidP="00B9357C">
      <w:pPr>
        <w:pStyle w:val="BodyText"/>
      </w:pPr>
    </w:p>
    <w:p w14:paraId="51C27972" w14:textId="77777777" w:rsidR="001C55DC" w:rsidRPr="00966C87" w:rsidRDefault="001C55DC" w:rsidP="00E70688">
      <w:pPr>
        <w:pStyle w:val="PartTitle"/>
        <w:tabs>
          <w:tab w:val="clear" w:pos="432"/>
        </w:tabs>
        <w:ind w:left="7371" w:firstLine="0"/>
        <w:rPr>
          <w:rFonts w:ascii="Calibri" w:hAnsi="Calibri"/>
        </w:rPr>
      </w:pPr>
      <w:bookmarkStart w:id="3" w:name="OLE_LINK69"/>
      <w:bookmarkStart w:id="4" w:name="OLE_LINK70"/>
      <w:bookmarkStart w:id="5" w:name="OLE_LINK68"/>
      <w:bookmarkStart w:id="6" w:name="OLE_LINK71"/>
      <w:bookmarkStart w:id="7" w:name="OLE_LINK72"/>
    </w:p>
    <w:p w14:paraId="2CB9FB2F" w14:textId="14AB43BE" w:rsidR="001C55DC" w:rsidRPr="004C0256" w:rsidRDefault="002277E3">
      <w:pPr>
        <w:pStyle w:val="SectionLabel"/>
        <w:rPr>
          <w:rFonts w:cs="Arial"/>
        </w:rPr>
      </w:pPr>
      <w:bookmarkStart w:id="8" w:name="_Toc86311051"/>
      <w:bookmarkEnd w:id="3"/>
      <w:bookmarkEnd w:id="4"/>
      <w:r>
        <w:rPr>
          <w:rFonts w:cs="Arial"/>
        </w:rPr>
        <w:t>standardi in pravila pri sestavi sporočil</w:t>
      </w:r>
      <w:bookmarkEnd w:id="8"/>
    </w:p>
    <w:p w14:paraId="75E5FBB5" w14:textId="51A03C6F" w:rsidR="006C6E8B" w:rsidRPr="00966C87" w:rsidRDefault="00DE36AD" w:rsidP="00B84A8E">
      <w:pPr>
        <w:pStyle w:val="Heading1"/>
      </w:pPr>
      <w:bookmarkStart w:id="9" w:name="_Toc389834839"/>
      <w:bookmarkStart w:id="10" w:name="_Toc86311052"/>
      <w:bookmarkEnd w:id="5"/>
      <w:r>
        <w:t>S</w:t>
      </w:r>
      <w:bookmarkEnd w:id="9"/>
      <w:r w:rsidR="00096D22">
        <w:t>plošno</w:t>
      </w:r>
      <w:bookmarkEnd w:id="10"/>
    </w:p>
    <w:p w14:paraId="2E5A6508" w14:textId="557EDF8F" w:rsidR="00096D22" w:rsidRDefault="00096D22" w:rsidP="00980263">
      <w:pPr>
        <w:pStyle w:val="Tekst"/>
      </w:pPr>
      <w:r w:rsidRPr="00096D22">
        <w:t xml:space="preserve">FURS za izmenjavo sporočil z </w:t>
      </w:r>
      <w:r w:rsidR="009F296B">
        <w:t>SIAES2</w:t>
      </w:r>
      <w:r w:rsidRPr="00096D22">
        <w:t xml:space="preserve"> uporablja standard XML v povezavi z elektronskim podpisom. Dokument </w:t>
      </w:r>
      <w:r>
        <w:t xml:space="preserve">v nadaljevanju </w:t>
      </w:r>
      <w:r w:rsidRPr="00096D22">
        <w:t>vsebuje opise XML standardov.</w:t>
      </w:r>
    </w:p>
    <w:p w14:paraId="0EEC56FF" w14:textId="6F2D7A3A" w:rsidR="006C6E8B" w:rsidRPr="00966C87" w:rsidRDefault="00D81636" w:rsidP="00B84A8E">
      <w:pPr>
        <w:pStyle w:val="Heading1"/>
        <w:rPr>
          <w:noProof/>
          <w:lang w:eastAsia="sl-SI"/>
        </w:rPr>
      </w:pPr>
      <w:bookmarkStart w:id="11" w:name="_Toc86311053"/>
      <w:bookmarkEnd w:id="6"/>
      <w:bookmarkEnd w:id="7"/>
      <w:r>
        <w:rPr>
          <w:noProof/>
          <w:lang w:eastAsia="sl-SI"/>
        </w:rPr>
        <w:t>Pravila sestave sporočila v formatu XML</w:t>
      </w:r>
      <w:bookmarkEnd w:id="11"/>
    </w:p>
    <w:p w14:paraId="3C6C62BB" w14:textId="4F50BA60" w:rsidR="00BB49F2" w:rsidRDefault="00EF5836" w:rsidP="00EF5836">
      <w:pPr>
        <w:pStyle w:val="Heading2"/>
      </w:pPr>
      <w:bookmarkStart w:id="12" w:name="_Toc86311054"/>
      <w:r>
        <w:t>Priprava podatkov</w:t>
      </w:r>
      <w:bookmarkEnd w:id="12"/>
    </w:p>
    <w:p w14:paraId="670AE005" w14:textId="4533C23B" w:rsidR="00EF5836" w:rsidRDefault="00EF5836" w:rsidP="00EF5836">
      <w:pPr>
        <w:pStyle w:val="BodyText"/>
      </w:pPr>
      <w:r w:rsidRPr="00EF5836">
        <w:t>Aplikacija pri deklarantu pripravi sporočilo v XML formatu, kot jo prepisujejo XSD sheme sporočil. Vrsta stavka je določena s postopkom izmenjave. Sporočilo je sestavljeno iz dveh delov: ovojnice sporočila (HEADER), ki je namenjena posredniku za dostavo sporočil in vsebine (</w:t>
      </w:r>
      <w:proofErr w:type="spellStart"/>
      <w:r w:rsidRPr="00EF5836">
        <w:t>body</w:t>
      </w:r>
      <w:proofErr w:type="spellEnd"/>
      <w:r w:rsidRPr="00EF5836">
        <w:t>).</w:t>
      </w:r>
    </w:p>
    <w:p w14:paraId="6DAF23ED" w14:textId="24A2824E" w:rsidR="00EF5836" w:rsidRDefault="00EF5836" w:rsidP="00EF5836">
      <w:pPr>
        <w:pStyle w:val="BodyText"/>
        <w:rPr>
          <w:b/>
        </w:rPr>
      </w:pPr>
      <w:r w:rsidRPr="00EF5836">
        <w:rPr>
          <w:b/>
        </w:rPr>
        <w:t>Primer pripravljenega XML sporočila:</w:t>
      </w:r>
    </w:p>
    <w:p w14:paraId="69DC880E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4C5C68E6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0311F9E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7969EA1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78506319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3EF6A367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6E780DC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A47349D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&lt;Data&gt;</w:t>
      </w:r>
    </w:p>
    <w:p w14:paraId="28BA49D2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 vsebina --!&gt;</w:t>
      </w:r>
    </w:p>
    <w:p w14:paraId="0DAECE84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ab/>
        <w:t xml:space="preserve">    ...</w:t>
      </w:r>
    </w:p>
    <w:p w14:paraId="06354D89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&lt;/Data&gt;</w:t>
      </w:r>
    </w:p>
    <w:p w14:paraId="45EC415C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3942FEE" w14:textId="77777777" w:rsidR="00EF5836" w:rsidRDefault="00EF5836" w:rsidP="00EF5836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096DAC20" w14:textId="1484B524" w:rsidR="00EF5836" w:rsidRDefault="00EF5836" w:rsidP="00EF5836">
      <w:pPr>
        <w:pStyle w:val="BodyText"/>
        <w:rPr>
          <w:b/>
        </w:rPr>
      </w:pPr>
    </w:p>
    <w:p w14:paraId="4225E52B" w14:textId="54CBFC1D" w:rsidR="00DD6C14" w:rsidRDefault="00DD6C14" w:rsidP="00DD6C14">
      <w:pPr>
        <w:pStyle w:val="BodyText"/>
      </w:pPr>
      <w:r w:rsidRPr="00DD6C14">
        <w:t xml:space="preserve">Popolna dokumentacija o standardu XML se nahaja na internet naslovu </w:t>
      </w:r>
      <w:hyperlink r:id="rId14" w:history="1">
        <w:r w:rsidRPr="008830B3">
          <w:rPr>
            <w:rStyle w:val="Hyperlink"/>
          </w:rPr>
          <w:t>http://www.w3.org/</w:t>
        </w:r>
      </w:hyperlink>
      <w:r>
        <w:t xml:space="preserve"> - </w:t>
      </w:r>
      <w:r w:rsidRPr="00DD6C14">
        <w:t xml:space="preserve"> domača stran konzorcija z imenom </w:t>
      </w:r>
      <w:proofErr w:type="spellStart"/>
      <w:r w:rsidRPr="00DD6C14">
        <w:t>The</w:t>
      </w:r>
      <w:proofErr w:type="spellEnd"/>
      <w:r w:rsidRPr="00DD6C14">
        <w:t xml:space="preserve"> </w:t>
      </w:r>
      <w:proofErr w:type="spellStart"/>
      <w:r w:rsidRPr="00DD6C14">
        <w:t>World</w:t>
      </w:r>
      <w:proofErr w:type="spellEnd"/>
      <w:r w:rsidRPr="00DD6C14">
        <w:t xml:space="preserve"> </w:t>
      </w:r>
      <w:proofErr w:type="spellStart"/>
      <w:r w:rsidRPr="00DD6C14">
        <w:t>Wide</w:t>
      </w:r>
      <w:proofErr w:type="spellEnd"/>
      <w:r w:rsidRPr="00DD6C14">
        <w:t xml:space="preserve"> </w:t>
      </w:r>
      <w:proofErr w:type="spellStart"/>
      <w:r w:rsidRPr="00DD6C14">
        <w:t>Web</w:t>
      </w:r>
      <w:proofErr w:type="spellEnd"/>
      <w:r w:rsidRPr="00DD6C14">
        <w:t xml:space="preserve"> </w:t>
      </w:r>
      <w:proofErr w:type="spellStart"/>
      <w:r w:rsidRPr="00DD6C14">
        <w:t>Consortium</w:t>
      </w:r>
      <w:proofErr w:type="spellEnd"/>
      <w:r w:rsidRPr="00DD6C14">
        <w:t xml:space="preserve"> (W3C).</w:t>
      </w:r>
    </w:p>
    <w:p w14:paraId="293D857A" w14:textId="7F789895" w:rsidR="00FF40A4" w:rsidRDefault="00FF40A4" w:rsidP="00DD6C14">
      <w:pPr>
        <w:pStyle w:val="BodyText"/>
      </w:pPr>
    </w:p>
    <w:p w14:paraId="508287FC" w14:textId="77777777" w:rsidR="00FF40A4" w:rsidRDefault="00FF40A4" w:rsidP="00DD6C14">
      <w:pPr>
        <w:pStyle w:val="BodyText"/>
      </w:pPr>
    </w:p>
    <w:p w14:paraId="2CA350AA" w14:textId="111F12F7" w:rsidR="00FF40A4" w:rsidRDefault="00FF40A4" w:rsidP="00FF40A4">
      <w:pPr>
        <w:pStyle w:val="Heading2"/>
      </w:pPr>
      <w:bookmarkStart w:id="13" w:name="_Toc86311055"/>
      <w:r>
        <w:lastRenderedPageBreak/>
        <w:t>Podpisovanje dokumentov</w:t>
      </w:r>
      <w:bookmarkEnd w:id="13"/>
    </w:p>
    <w:p w14:paraId="0FCC016C" w14:textId="1430EE58" w:rsidR="00EF50DB" w:rsidRDefault="00FF40A4" w:rsidP="00FF40A4">
      <w:pPr>
        <w:pStyle w:val="BodyText"/>
      </w:pPr>
      <w:r w:rsidRPr="00FF40A4">
        <w:t xml:space="preserve">Varen elektronski podpis (elektronski podpis kvalificiranega digitalnega potrdila, ki ga je izdal </w:t>
      </w:r>
      <w:r w:rsidR="00F55F44">
        <w:t>izdajatelj</w:t>
      </w:r>
      <w:r w:rsidR="00F55F44" w:rsidRPr="00F55F44">
        <w:t xml:space="preserve"> digitalnih potrdil</w:t>
      </w:r>
      <w:r w:rsidR="00F55F44" w:rsidRPr="00F55F44">
        <w:rPr>
          <w:rStyle w:val="FootnoteReference"/>
          <w:vertAlign w:val="baseline"/>
        </w:rPr>
        <w:t xml:space="preserve"> </w:t>
      </w:r>
      <w:r w:rsidRPr="00B662E9">
        <w:rPr>
          <w:rStyle w:val="FootnoteReference"/>
        </w:rPr>
        <w:footnoteReference w:id="1"/>
      </w:r>
      <w:r w:rsidRPr="00FF40A4">
        <w:t xml:space="preserve">) je namenjen zagotavljanju varnostnih funkcij </w:t>
      </w:r>
      <w:proofErr w:type="spellStart"/>
      <w:r w:rsidRPr="00FF40A4">
        <w:t>avtentikacije</w:t>
      </w:r>
      <w:proofErr w:type="spellEnd"/>
      <w:r w:rsidRPr="00FF40A4">
        <w:t xml:space="preserve"> (ugotavljanju, kdo je podpisal dokument), celovitosti (podpisani dokument ni mogoče spreminjati, ne da bi se to pri overjanju podpisa ugotovilo) in </w:t>
      </w:r>
      <w:proofErr w:type="spellStart"/>
      <w:r w:rsidRPr="00FF40A4">
        <w:t>nezatajljivosti</w:t>
      </w:r>
      <w:proofErr w:type="spellEnd"/>
      <w:r w:rsidRPr="00FF40A4">
        <w:t xml:space="preserve"> (pošiljatelj ne more zanikati izvedbe transakcije). Te funkcije (poleg funkcije zaupnosti, ki jo zagotavlja šifriranje vsebine in/ali komunikacijskih poti), dajejo digitalno podpisanemu dokumentu pravno veljavnost.</w:t>
      </w:r>
    </w:p>
    <w:p w14:paraId="74CE8063" w14:textId="77777777" w:rsidR="00FF40A4" w:rsidRDefault="00FF40A4" w:rsidP="00FF40A4">
      <w:pPr>
        <w:pStyle w:val="BodyText"/>
      </w:pPr>
      <w:r>
        <w:t>Partner podpiše XML datoteko s svojim osebnim digitalnim potrdilom. Pri podpisovanju se uporabi naslednje standarde za podpisovanje:</w:t>
      </w:r>
    </w:p>
    <w:tbl>
      <w:tblPr>
        <w:tblW w:w="8447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1"/>
        <w:gridCol w:w="1395"/>
        <w:gridCol w:w="4701"/>
      </w:tblGrid>
      <w:tr w:rsidR="00FF40A4" w14:paraId="5CC39F54" w14:textId="77777777" w:rsidTr="00BB61FF">
        <w:tc>
          <w:tcPr>
            <w:tcW w:w="2351" w:type="dxa"/>
          </w:tcPr>
          <w:p w14:paraId="1D636883" w14:textId="77777777" w:rsidR="00FF40A4" w:rsidRDefault="00FF40A4" w:rsidP="00BB61FF">
            <w:pPr>
              <w:pStyle w:val="BodyText"/>
              <w:spacing w:after="0" w:line="240" w:lineRule="auto"/>
              <w:ind w:left="0"/>
            </w:pPr>
            <w:r>
              <w:t xml:space="preserve">XML Signature </w:t>
            </w:r>
            <w:proofErr w:type="spellStart"/>
            <w:r>
              <w:t>Syntax</w:t>
            </w:r>
            <w:proofErr w:type="spellEnd"/>
          </w:p>
        </w:tc>
        <w:tc>
          <w:tcPr>
            <w:tcW w:w="1395" w:type="dxa"/>
          </w:tcPr>
          <w:p w14:paraId="09AD3918" w14:textId="77777777" w:rsidR="00FF40A4" w:rsidRDefault="00FF40A4" w:rsidP="00BB61FF">
            <w:pPr>
              <w:pStyle w:val="BodyText"/>
              <w:spacing w:after="0" w:line="240" w:lineRule="auto"/>
              <w:ind w:left="0"/>
            </w:pPr>
            <w:r>
              <w:t>XML-DSIG</w:t>
            </w:r>
          </w:p>
        </w:tc>
        <w:tc>
          <w:tcPr>
            <w:tcW w:w="4701" w:type="dxa"/>
          </w:tcPr>
          <w:p w14:paraId="5573F67B" w14:textId="77777777" w:rsidR="00FF40A4" w:rsidRDefault="00FF40A4" w:rsidP="00BB61FF">
            <w:pPr>
              <w:pStyle w:val="BodyText"/>
              <w:spacing w:after="0" w:line="240" w:lineRule="auto"/>
              <w:ind w:left="0"/>
            </w:pPr>
            <w:r>
              <w:t>http://www.w3.org/2000/09/xmldsig#</w:t>
            </w:r>
          </w:p>
        </w:tc>
      </w:tr>
      <w:tr w:rsidR="00FF40A4" w14:paraId="3B7E68AC" w14:textId="77777777" w:rsidTr="00BB61FF">
        <w:tc>
          <w:tcPr>
            <w:tcW w:w="2351" w:type="dxa"/>
          </w:tcPr>
          <w:p w14:paraId="57C440C4" w14:textId="77777777" w:rsidR="00FF40A4" w:rsidRDefault="00FF40A4" w:rsidP="00BB61FF">
            <w:pPr>
              <w:pStyle w:val="BodyText"/>
              <w:spacing w:after="0" w:line="240" w:lineRule="auto"/>
              <w:ind w:left="0"/>
            </w:pPr>
            <w:proofErr w:type="spellStart"/>
            <w:r>
              <w:t>DigestMethod</w:t>
            </w:r>
            <w:proofErr w:type="spellEnd"/>
          </w:p>
        </w:tc>
        <w:tc>
          <w:tcPr>
            <w:tcW w:w="1395" w:type="dxa"/>
          </w:tcPr>
          <w:p w14:paraId="1EF58495" w14:textId="77777777" w:rsidR="00FF40A4" w:rsidRDefault="00FF40A4" w:rsidP="00BB61FF">
            <w:pPr>
              <w:pStyle w:val="BodyText"/>
              <w:spacing w:after="0" w:line="240" w:lineRule="auto"/>
              <w:ind w:left="0"/>
            </w:pPr>
            <w:r>
              <w:t>SHA-1</w:t>
            </w:r>
          </w:p>
        </w:tc>
        <w:tc>
          <w:tcPr>
            <w:tcW w:w="4701" w:type="dxa"/>
          </w:tcPr>
          <w:p w14:paraId="4BEC18C0" w14:textId="77777777" w:rsidR="00FF40A4" w:rsidRDefault="00D428D2" w:rsidP="00BB61FF">
            <w:pPr>
              <w:pStyle w:val="BodyText"/>
              <w:spacing w:after="0" w:line="240" w:lineRule="auto"/>
              <w:ind w:left="0"/>
            </w:pPr>
            <w:hyperlink r:id="rId15" w:anchor="sha1" w:history="1">
              <w:r w:rsidR="00FF40A4" w:rsidRPr="008B5659">
                <w:rPr>
                  <w:rStyle w:val="Hyperlink"/>
                </w:rPr>
                <w:t>http://www.w3.org/2000/09/xmldsig#sha1</w:t>
              </w:r>
            </w:hyperlink>
          </w:p>
        </w:tc>
      </w:tr>
      <w:tr w:rsidR="00FF40A4" w14:paraId="555A41FA" w14:textId="77777777" w:rsidTr="00BB61FF">
        <w:tc>
          <w:tcPr>
            <w:tcW w:w="2351" w:type="dxa"/>
          </w:tcPr>
          <w:p w14:paraId="7B82700A" w14:textId="77777777" w:rsidR="00FF40A4" w:rsidRDefault="00FF40A4" w:rsidP="00BB61FF">
            <w:pPr>
              <w:pStyle w:val="BodyText"/>
              <w:spacing w:after="0" w:line="240" w:lineRule="auto"/>
              <w:ind w:left="0"/>
            </w:pPr>
            <w:proofErr w:type="spellStart"/>
            <w:r>
              <w:t>CanonicalizationMethod</w:t>
            </w:r>
            <w:proofErr w:type="spellEnd"/>
          </w:p>
        </w:tc>
        <w:tc>
          <w:tcPr>
            <w:tcW w:w="1395" w:type="dxa"/>
          </w:tcPr>
          <w:p w14:paraId="56111C81" w14:textId="77777777" w:rsidR="00FF40A4" w:rsidRDefault="00FF40A4" w:rsidP="00BB61FF">
            <w:pPr>
              <w:pStyle w:val="BodyText"/>
              <w:spacing w:after="0" w:line="240" w:lineRule="auto"/>
              <w:ind w:left="0"/>
            </w:pPr>
            <w:r>
              <w:t>W3C2</w:t>
            </w:r>
          </w:p>
        </w:tc>
        <w:tc>
          <w:tcPr>
            <w:tcW w:w="4701" w:type="dxa"/>
          </w:tcPr>
          <w:p w14:paraId="697F57DA" w14:textId="77777777" w:rsidR="00FF40A4" w:rsidRDefault="00D428D2" w:rsidP="00BB61FF">
            <w:pPr>
              <w:pStyle w:val="BodyText"/>
              <w:spacing w:after="0" w:line="240" w:lineRule="auto"/>
              <w:ind w:left="0"/>
            </w:pPr>
            <w:hyperlink r:id="rId16" w:history="1">
              <w:r w:rsidR="00FF40A4">
                <w:rPr>
                  <w:rStyle w:val="Hyperlink"/>
                </w:rPr>
                <w:t>http://www.w3.org/TR/2001/REC-xml-c14n-20010315</w:t>
              </w:r>
            </w:hyperlink>
          </w:p>
        </w:tc>
      </w:tr>
      <w:tr w:rsidR="00FF40A4" w14:paraId="2A094635" w14:textId="77777777" w:rsidTr="00BB61FF">
        <w:tc>
          <w:tcPr>
            <w:tcW w:w="2351" w:type="dxa"/>
          </w:tcPr>
          <w:p w14:paraId="02A1F05C" w14:textId="77777777" w:rsidR="00FF40A4" w:rsidRDefault="00FF40A4" w:rsidP="00BB61FF">
            <w:pPr>
              <w:pStyle w:val="BodyText"/>
              <w:spacing w:after="0" w:line="240" w:lineRule="auto"/>
              <w:ind w:left="0"/>
            </w:pPr>
            <w:proofErr w:type="spellStart"/>
            <w:r>
              <w:t>SignatureMethod</w:t>
            </w:r>
            <w:proofErr w:type="spellEnd"/>
          </w:p>
        </w:tc>
        <w:tc>
          <w:tcPr>
            <w:tcW w:w="1395" w:type="dxa"/>
          </w:tcPr>
          <w:p w14:paraId="198EB96A" w14:textId="77777777" w:rsidR="00FF40A4" w:rsidRDefault="00FF40A4" w:rsidP="00BB61FF">
            <w:pPr>
              <w:pStyle w:val="BodyText"/>
              <w:spacing w:after="0" w:line="240" w:lineRule="auto"/>
              <w:ind w:left="0"/>
            </w:pPr>
            <w:r>
              <w:t>RSA-SHA-1</w:t>
            </w:r>
          </w:p>
        </w:tc>
        <w:tc>
          <w:tcPr>
            <w:tcW w:w="4701" w:type="dxa"/>
          </w:tcPr>
          <w:p w14:paraId="136BCFA2" w14:textId="77777777" w:rsidR="00FF40A4" w:rsidRDefault="00D428D2" w:rsidP="00BB61FF">
            <w:pPr>
              <w:pStyle w:val="BodyText"/>
              <w:spacing w:after="0" w:line="240" w:lineRule="auto"/>
              <w:ind w:left="0"/>
            </w:pPr>
            <w:hyperlink r:id="rId17" w:anchor="rsa-sha1" w:history="1">
              <w:r w:rsidR="00FF40A4" w:rsidRPr="008B5659">
                <w:rPr>
                  <w:rStyle w:val="Hyperlink"/>
                </w:rPr>
                <w:t>http://www.w3.org/2000/09/xmldsig#rsa-sha1</w:t>
              </w:r>
            </w:hyperlink>
          </w:p>
        </w:tc>
      </w:tr>
      <w:tr w:rsidR="00FF40A4" w14:paraId="70266AC8" w14:textId="77777777" w:rsidTr="00BB61FF">
        <w:tc>
          <w:tcPr>
            <w:tcW w:w="2351" w:type="dxa"/>
          </w:tcPr>
          <w:p w14:paraId="40D71640" w14:textId="77777777" w:rsidR="00FF40A4" w:rsidRDefault="00FF40A4" w:rsidP="00BB61FF">
            <w:pPr>
              <w:pStyle w:val="BodyText"/>
              <w:spacing w:after="0" w:line="240" w:lineRule="auto"/>
              <w:ind w:left="0"/>
            </w:pPr>
            <w:proofErr w:type="spellStart"/>
            <w:r>
              <w:t>Transform</w:t>
            </w:r>
            <w:proofErr w:type="spellEnd"/>
          </w:p>
        </w:tc>
        <w:tc>
          <w:tcPr>
            <w:tcW w:w="1395" w:type="dxa"/>
          </w:tcPr>
          <w:p w14:paraId="167D7B88" w14:textId="77777777" w:rsidR="00FF40A4" w:rsidRDefault="00FF40A4" w:rsidP="00BB61FF">
            <w:pPr>
              <w:pStyle w:val="BodyText"/>
              <w:spacing w:after="0" w:line="240" w:lineRule="auto"/>
              <w:ind w:left="0"/>
            </w:pPr>
            <w:proofErr w:type="spellStart"/>
            <w:r>
              <w:t>Enveloped</w:t>
            </w:r>
            <w:proofErr w:type="spellEnd"/>
          </w:p>
        </w:tc>
        <w:tc>
          <w:tcPr>
            <w:tcW w:w="4701" w:type="dxa"/>
          </w:tcPr>
          <w:p w14:paraId="66F8C18F" w14:textId="77777777" w:rsidR="00FF40A4" w:rsidRDefault="00D428D2" w:rsidP="00BB61FF">
            <w:pPr>
              <w:pStyle w:val="BodyText"/>
              <w:spacing w:after="0" w:line="240" w:lineRule="auto"/>
              <w:ind w:left="0"/>
            </w:pPr>
            <w:hyperlink r:id="rId18" w:anchor="enveloped-signature" w:history="1">
              <w:r w:rsidR="00FF40A4">
                <w:rPr>
                  <w:rStyle w:val="Hyperlink"/>
                </w:rPr>
                <w:t>http://www.w3.org/2000/09/xmldsig#enveloped-signature</w:t>
              </w:r>
            </w:hyperlink>
          </w:p>
        </w:tc>
      </w:tr>
    </w:tbl>
    <w:p w14:paraId="158A1BDA" w14:textId="77777777" w:rsidR="00BD2E26" w:rsidRDefault="00BD2E26" w:rsidP="00FF40A4">
      <w:pPr>
        <w:pStyle w:val="BodyText"/>
      </w:pPr>
    </w:p>
    <w:p w14:paraId="1580EAE4" w14:textId="146B9C8D" w:rsidR="00BD2E26" w:rsidRDefault="00BD2E26" w:rsidP="00FF40A4">
      <w:pPr>
        <w:pStyle w:val="BodyText"/>
      </w:pPr>
      <w:r>
        <w:t xml:space="preserve">Shema za podpis dokumenta se nahaja v XSD datoteki </w:t>
      </w:r>
      <w:r w:rsidRPr="00BD2E26">
        <w:t>xmldsig-core-schema.xsd</w:t>
      </w:r>
      <w:r>
        <w:t>.</w:t>
      </w:r>
    </w:p>
    <w:p w14:paraId="2A19D7E8" w14:textId="0687BDBB" w:rsidR="00FF40A4" w:rsidRDefault="00FF40A4" w:rsidP="00FF40A4">
      <w:pPr>
        <w:pStyle w:val="BodyText"/>
        <w:keepNext/>
        <w:keepLines/>
        <w:spacing w:after="0" w:line="240" w:lineRule="auto"/>
        <w:rPr>
          <w:b/>
        </w:rPr>
      </w:pPr>
      <w:r>
        <w:rPr>
          <w:b/>
        </w:rPr>
        <w:lastRenderedPageBreak/>
        <w:t>Primer podpisanega XML sporočila:</w:t>
      </w:r>
    </w:p>
    <w:p w14:paraId="20865AEB" w14:textId="77777777" w:rsidR="00FF40A4" w:rsidRDefault="00FF40A4" w:rsidP="00FF40A4">
      <w:pPr>
        <w:pStyle w:val="BodyText"/>
        <w:keepNext/>
        <w:keepLines/>
        <w:spacing w:after="0" w:line="240" w:lineRule="auto"/>
        <w:rPr>
          <w:b/>
        </w:rPr>
      </w:pPr>
    </w:p>
    <w:p w14:paraId="3C7C9887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12F44432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FE8DAC7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31DC900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08B4F47F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21146A68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742C916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8291866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&lt;Data&gt;</w:t>
      </w:r>
    </w:p>
    <w:p w14:paraId="6B99DEDD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 vsebina --!&gt;</w:t>
      </w:r>
    </w:p>
    <w:p w14:paraId="0907AE03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ab/>
        <w:t xml:space="preserve">    ...</w:t>
      </w:r>
    </w:p>
    <w:p w14:paraId="06AB67F5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&lt;/Data&gt;</w:t>
      </w:r>
    </w:p>
    <w:p w14:paraId="78BFE4B0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&lt;Signature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74B52719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SignedInfo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4A9F153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CanonicalizationMethod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669BF81C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="http://www.w3.org/TR/2001/REC-xml-c14n-20010315"/&gt;</w:t>
      </w:r>
    </w:p>
    <w:p w14:paraId="088A26C9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SignatureMethod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36FEB3FA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="http://www.w3.org/2000/09/xmldsig#rsa-sha1"/&gt;</w:t>
      </w:r>
    </w:p>
    <w:p w14:paraId="644B582F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&lt;Reference URI=""&gt;</w:t>
      </w:r>
    </w:p>
    <w:p w14:paraId="3982DF29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Transforms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CB80ACC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&lt;</w:t>
      </w:r>
      <w:proofErr w:type="spellStart"/>
      <w:r>
        <w:rPr>
          <w:rFonts w:ascii="Courier New" w:hAnsi="Courier New" w:cs="Courier New"/>
          <w:sz w:val="16"/>
          <w:szCs w:val="16"/>
        </w:rPr>
        <w:t>Transform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6B832B51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Algorithm="http://www.w3.org/2000/09/xmldsig#enveloped-signature"/&gt;</w:t>
      </w:r>
    </w:p>
    <w:p w14:paraId="2221C255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Transforms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0428ECC2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DigestMethod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310F7298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="http://www.w3.org/2000/09/xmldsig#sha1"/&gt;</w:t>
      </w:r>
    </w:p>
    <w:p w14:paraId="38ABF9D3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DigestValue</w:t>
      </w:r>
      <w:proofErr w:type="spellEnd"/>
      <w:r>
        <w:rPr>
          <w:rFonts w:ascii="Courier New" w:hAnsi="Courier New" w:cs="Courier New"/>
          <w:sz w:val="16"/>
          <w:szCs w:val="16"/>
        </w:rPr>
        <w:t>&gt;C46uP0TBETepXkxXZoX3pew2Rzs=&lt;/</w:t>
      </w:r>
      <w:proofErr w:type="spellStart"/>
      <w:r>
        <w:rPr>
          <w:rFonts w:ascii="Courier New" w:hAnsi="Courier New" w:cs="Courier New"/>
          <w:sz w:val="16"/>
          <w:szCs w:val="16"/>
        </w:rPr>
        <w:t>DigestValue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89BEDDE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&lt;/Reference&gt;</w:t>
      </w:r>
    </w:p>
    <w:p w14:paraId="51012BCC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&lt;/</w:t>
      </w:r>
      <w:proofErr w:type="spellStart"/>
      <w:r>
        <w:rPr>
          <w:rFonts w:ascii="Courier New" w:hAnsi="Courier New" w:cs="Courier New"/>
          <w:sz w:val="16"/>
          <w:szCs w:val="16"/>
        </w:rPr>
        <w:t>SignedInfo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4FA1C42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SignatureValue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  <w:proofErr w:type="spellStart"/>
      <w:r>
        <w:rPr>
          <w:rFonts w:ascii="Courier New" w:hAnsi="Courier New" w:cs="Courier New"/>
          <w:sz w:val="16"/>
          <w:szCs w:val="16"/>
        </w:rPr>
        <w:t>bsm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utU</w:t>
      </w:r>
      <w:proofErr w:type="spellEnd"/>
      <w:r>
        <w:rPr>
          <w:rFonts w:ascii="Courier New" w:hAnsi="Courier New" w:cs="Courier New"/>
          <w:sz w:val="16"/>
          <w:szCs w:val="16"/>
        </w:rPr>
        <w:t>=&lt;/</w:t>
      </w:r>
      <w:proofErr w:type="spellStart"/>
      <w:r>
        <w:rPr>
          <w:rFonts w:ascii="Courier New" w:hAnsi="Courier New" w:cs="Courier New"/>
          <w:sz w:val="16"/>
          <w:szCs w:val="16"/>
        </w:rPr>
        <w:t>SignatureValue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A1AE012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4131968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BC2A930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</w:t>
      </w:r>
      <w:proofErr w:type="spellStart"/>
      <w:r>
        <w:rPr>
          <w:rFonts w:ascii="Courier New" w:hAnsi="Courier New" w:cs="Courier New"/>
          <w:sz w:val="16"/>
          <w:szCs w:val="16"/>
        </w:rPr>
        <w:t>RSAKeyValue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5E15A66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Modulus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  <w:proofErr w:type="spellStart"/>
      <w:r>
        <w:rPr>
          <w:rFonts w:ascii="Courier New" w:hAnsi="Courier New" w:cs="Courier New"/>
          <w:sz w:val="16"/>
          <w:szCs w:val="16"/>
        </w:rPr>
        <w:t>vsF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rc</w:t>
      </w:r>
      <w:proofErr w:type="spellEnd"/>
      <w:r>
        <w:rPr>
          <w:rFonts w:ascii="Courier New" w:hAnsi="Courier New" w:cs="Courier New"/>
          <w:sz w:val="16"/>
          <w:szCs w:val="16"/>
        </w:rPr>
        <w:t>=&lt;/</w:t>
      </w:r>
      <w:proofErr w:type="spellStart"/>
      <w:r>
        <w:rPr>
          <w:rFonts w:ascii="Courier New" w:hAnsi="Courier New" w:cs="Courier New"/>
          <w:sz w:val="16"/>
          <w:szCs w:val="16"/>
        </w:rPr>
        <w:t>Modulus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0155CB3B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Exponent</w:t>
      </w:r>
      <w:proofErr w:type="spellEnd"/>
      <w:r>
        <w:rPr>
          <w:rFonts w:ascii="Courier New" w:hAnsi="Courier New" w:cs="Courier New"/>
          <w:sz w:val="16"/>
          <w:szCs w:val="16"/>
        </w:rPr>
        <w:t>&gt;AQAB&lt;/</w:t>
      </w:r>
      <w:proofErr w:type="spellStart"/>
      <w:r>
        <w:rPr>
          <w:rFonts w:ascii="Courier New" w:hAnsi="Courier New" w:cs="Courier New"/>
          <w:sz w:val="16"/>
          <w:szCs w:val="16"/>
        </w:rPr>
        <w:t>Exponent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362578C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&lt;/</w:t>
      </w:r>
      <w:proofErr w:type="spellStart"/>
      <w:r>
        <w:rPr>
          <w:rFonts w:ascii="Courier New" w:hAnsi="Courier New" w:cs="Courier New"/>
          <w:sz w:val="16"/>
          <w:szCs w:val="16"/>
        </w:rPr>
        <w:t>RSAKeyValue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EC569C7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</w:t>
      </w:r>
      <w:proofErr w:type="spellStart"/>
      <w:r>
        <w:rPr>
          <w:rFonts w:ascii="Courier New" w:hAnsi="Courier New" w:cs="Courier New"/>
          <w:sz w:val="16"/>
          <w:szCs w:val="16"/>
        </w:rPr>
        <w:t>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677ED61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&lt;X509Data&gt;        </w:t>
      </w:r>
    </w:p>
    <w:p w14:paraId="71DA8644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&lt;X509Certificate&gt;</w:t>
      </w:r>
      <w:proofErr w:type="spellStart"/>
      <w:r>
        <w:rPr>
          <w:rFonts w:ascii="Courier New" w:hAnsi="Courier New" w:cs="Courier New"/>
          <w:sz w:val="16"/>
          <w:szCs w:val="16"/>
        </w:rPr>
        <w:t>MIIFlj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oX</w:t>
      </w:r>
      <w:proofErr w:type="spellEnd"/>
      <w:r>
        <w:rPr>
          <w:rFonts w:ascii="Courier New" w:hAnsi="Courier New" w:cs="Courier New"/>
          <w:sz w:val="16"/>
          <w:szCs w:val="16"/>
        </w:rPr>
        <w:t>+&lt;/X509Certificate&gt;</w:t>
      </w:r>
    </w:p>
    <w:p w14:paraId="675DCB6C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&lt;X509SubjectName&gt;CN=Gregor Irt,... O=ACNLB, C=SI&lt;/X509SubjectName&gt;</w:t>
      </w:r>
    </w:p>
    <w:p w14:paraId="1451DDA8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&lt;X509IssuerSerial&gt;</w:t>
      </w:r>
    </w:p>
    <w:p w14:paraId="23B12D55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&lt;X509IssuerName&gt;O=ACNLB, C=SI&lt;/X509IssuerName&gt;</w:t>
      </w:r>
    </w:p>
    <w:p w14:paraId="5F24CB4D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&lt;X509SerialNumber&gt;1053174896&lt;/X509SerialNumber&gt;</w:t>
      </w:r>
    </w:p>
    <w:p w14:paraId="2198365F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&lt;/X509IssuerSerial&gt;</w:t>
      </w:r>
    </w:p>
    <w:p w14:paraId="676A957A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&lt;/X509Data&gt;</w:t>
      </w:r>
    </w:p>
    <w:p w14:paraId="7EF567A5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7962E96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&lt;/Signature&gt;</w:t>
      </w:r>
    </w:p>
    <w:p w14:paraId="4785FDE5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A6A0604" w14:textId="77777777" w:rsidR="00FF40A4" w:rsidRDefault="00FF40A4" w:rsidP="00FF40A4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075C0C3" w14:textId="77777777" w:rsidR="00FF40A4" w:rsidRDefault="00FF40A4" w:rsidP="00FF40A4">
      <w:pPr>
        <w:pStyle w:val="BodyText"/>
        <w:spacing w:after="0" w:line="240" w:lineRule="auto"/>
        <w:ind w:left="0"/>
        <w:rPr>
          <w:rFonts w:ascii="Courier New" w:hAnsi="Courier New" w:cs="Courier New"/>
        </w:rPr>
      </w:pPr>
    </w:p>
    <w:p w14:paraId="343C8D1E" w14:textId="30818E2B" w:rsidR="00FF40A4" w:rsidRDefault="00376CF8" w:rsidP="00376CF8">
      <w:pPr>
        <w:pStyle w:val="Heading2"/>
      </w:pPr>
      <w:bookmarkStart w:id="14" w:name="_Toc86311056"/>
      <w:r w:rsidRPr="00376CF8">
        <w:t>Šifriranje dokumentov</w:t>
      </w:r>
      <w:bookmarkEnd w:id="14"/>
    </w:p>
    <w:p w14:paraId="7E2D0970" w14:textId="77777777" w:rsidR="00376CF8" w:rsidRDefault="00376CF8" w:rsidP="00376CF8">
      <w:pPr>
        <w:pStyle w:val="BodyText"/>
      </w:pPr>
      <w:r>
        <w:t xml:space="preserve">Šifriranje dokumentov zagotavlja zaupnost elektronskega poslovanja. Vsebino šifriranega sporočila lahko prebere samo prejemnik sporočila. To nepooblaščenim osebam, ki so lahko vključene v postopke elektronskega poslovanja (npr. posrednikom) onemogoča vpogled v vsebino sporočil. Postopek </w:t>
      </w:r>
      <w:proofErr w:type="spellStart"/>
      <w:r>
        <w:t>enkripcije</w:t>
      </w:r>
      <w:proofErr w:type="spellEnd"/>
      <w:r>
        <w:t xml:space="preserve"> dokumenta poteka tako, da se tisti del podpisane datoteke, v kateri je vsebina (</w:t>
      </w:r>
      <w:proofErr w:type="spellStart"/>
      <w:r>
        <w:rPr>
          <w:i/>
        </w:rPr>
        <w:t>body</w:t>
      </w:r>
      <w:proofErr w:type="spellEnd"/>
      <w:r>
        <w:t xml:space="preserve">), šifrira s carinskim javnim ključem. Pri tem se uporabi naslednje standarde za </w:t>
      </w:r>
      <w:proofErr w:type="spellStart"/>
      <w:r>
        <w:t>enkripcijo</w:t>
      </w:r>
      <w:proofErr w:type="spellEnd"/>
      <w:r>
        <w:t>:</w:t>
      </w:r>
    </w:p>
    <w:tbl>
      <w:tblPr>
        <w:tblW w:w="8344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1440"/>
        <w:gridCol w:w="4564"/>
      </w:tblGrid>
      <w:tr w:rsidR="00376CF8" w14:paraId="7E93A19D" w14:textId="77777777" w:rsidTr="00BB61FF">
        <w:tc>
          <w:tcPr>
            <w:tcW w:w="2340" w:type="dxa"/>
          </w:tcPr>
          <w:p w14:paraId="20D00A72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r>
              <w:t xml:space="preserve">XML </w:t>
            </w:r>
            <w:proofErr w:type="spellStart"/>
            <w:r>
              <w:t>Encryption</w:t>
            </w:r>
            <w:proofErr w:type="spellEnd"/>
            <w:r>
              <w:t xml:space="preserve"> </w:t>
            </w:r>
            <w:proofErr w:type="spellStart"/>
            <w:r>
              <w:t>Syntax</w:t>
            </w:r>
            <w:proofErr w:type="spellEnd"/>
          </w:p>
        </w:tc>
        <w:tc>
          <w:tcPr>
            <w:tcW w:w="1440" w:type="dxa"/>
          </w:tcPr>
          <w:p w14:paraId="682D7B86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r>
              <w:t>XML-ENC</w:t>
            </w:r>
          </w:p>
        </w:tc>
        <w:tc>
          <w:tcPr>
            <w:tcW w:w="4564" w:type="dxa"/>
          </w:tcPr>
          <w:p w14:paraId="33E8A1CA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r>
              <w:t>http://www.w3.org/2001/04/xmlenc#</w:t>
            </w:r>
          </w:p>
        </w:tc>
      </w:tr>
      <w:tr w:rsidR="00376CF8" w14:paraId="101B3A0D" w14:textId="77777777" w:rsidTr="00BB61FF">
        <w:tc>
          <w:tcPr>
            <w:tcW w:w="2340" w:type="dxa"/>
          </w:tcPr>
          <w:p w14:paraId="00ABFF12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proofErr w:type="spellStart"/>
            <w:r>
              <w:t>Encryption</w:t>
            </w:r>
            <w:proofErr w:type="spellEnd"/>
            <w:r>
              <w:t xml:space="preserve"> </w:t>
            </w:r>
            <w:proofErr w:type="spellStart"/>
            <w:r>
              <w:t>Type</w:t>
            </w:r>
            <w:proofErr w:type="spellEnd"/>
          </w:p>
        </w:tc>
        <w:tc>
          <w:tcPr>
            <w:tcW w:w="1440" w:type="dxa"/>
          </w:tcPr>
          <w:p w14:paraId="616512E7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r>
              <w:t>Element</w:t>
            </w:r>
          </w:p>
        </w:tc>
        <w:tc>
          <w:tcPr>
            <w:tcW w:w="4564" w:type="dxa"/>
          </w:tcPr>
          <w:p w14:paraId="7D931F0D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r>
              <w:t>http://www.w3.org/2001/04/xmlenc#Element</w:t>
            </w:r>
          </w:p>
        </w:tc>
      </w:tr>
      <w:tr w:rsidR="00376CF8" w14:paraId="188A55A1" w14:textId="77777777" w:rsidTr="00BB61FF">
        <w:tc>
          <w:tcPr>
            <w:tcW w:w="2340" w:type="dxa"/>
          </w:tcPr>
          <w:p w14:paraId="7F8EAFCE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r>
              <w:t xml:space="preserve">Element </w:t>
            </w:r>
            <w:proofErr w:type="spellStart"/>
            <w:r>
              <w:t>Encryption</w:t>
            </w:r>
            <w:proofErr w:type="spellEnd"/>
          </w:p>
        </w:tc>
        <w:tc>
          <w:tcPr>
            <w:tcW w:w="1440" w:type="dxa"/>
          </w:tcPr>
          <w:p w14:paraId="1FFB5CB0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r>
              <w:t>TRIPLE DES</w:t>
            </w:r>
          </w:p>
        </w:tc>
        <w:tc>
          <w:tcPr>
            <w:tcW w:w="4564" w:type="dxa"/>
          </w:tcPr>
          <w:p w14:paraId="091F8051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r>
              <w:t>http://www.w3.org/2001/04/xmlenc#tripledes-cbc</w:t>
            </w:r>
          </w:p>
        </w:tc>
      </w:tr>
      <w:tr w:rsidR="00376CF8" w14:paraId="59EDE503" w14:textId="77777777" w:rsidTr="00BB61FF">
        <w:tc>
          <w:tcPr>
            <w:tcW w:w="2340" w:type="dxa"/>
          </w:tcPr>
          <w:p w14:paraId="0E03CFCB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proofErr w:type="spellStart"/>
            <w:r>
              <w:t>Key</w:t>
            </w:r>
            <w:proofErr w:type="spellEnd"/>
            <w:r>
              <w:t xml:space="preserve"> </w:t>
            </w:r>
            <w:proofErr w:type="spellStart"/>
            <w:r>
              <w:t>Encryption</w:t>
            </w:r>
            <w:proofErr w:type="spellEnd"/>
          </w:p>
        </w:tc>
        <w:tc>
          <w:tcPr>
            <w:tcW w:w="1440" w:type="dxa"/>
          </w:tcPr>
          <w:p w14:paraId="43474B1B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r>
              <w:t>RSA1-5</w:t>
            </w:r>
          </w:p>
        </w:tc>
        <w:tc>
          <w:tcPr>
            <w:tcW w:w="4564" w:type="dxa"/>
          </w:tcPr>
          <w:p w14:paraId="211912AB" w14:textId="77777777" w:rsidR="00376CF8" w:rsidRDefault="00376CF8" w:rsidP="00BB61FF">
            <w:pPr>
              <w:pStyle w:val="BodyText"/>
              <w:spacing w:after="0" w:line="240" w:lineRule="auto"/>
              <w:ind w:left="0"/>
            </w:pPr>
            <w:r>
              <w:t>http://www.w3.org/2001/04/xmlenc#rsa-1_5</w:t>
            </w:r>
          </w:p>
        </w:tc>
      </w:tr>
    </w:tbl>
    <w:p w14:paraId="16779B74" w14:textId="77777777" w:rsidR="00376CF8" w:rsidRDefault="00376CF8" w:rsidP="00376CF8">
      <w:pPr>
        <w:pStyle w:val="BodyText"/>
      </w:pPr>
    </w:p>
    <w:p w14:paraId="0593722F" w14:textId="77777777" w:rsidR="00376CF8" w:rsidRDefault="00376CF8" w:rsidP="00376CF8">
      <w:pPr>
        <w:pStyle w:val="BodyText"/>
      </w:pPr>
      <w:r>
        <w:t xml:space="preserve">Pri pošiljanju nazaj je postopek podoben, s to razliko, da se </w:t>
      </w:r>
      <w:proofErr w:type="spellStart"/>
      <w:r>
        <w:t>enkripcija</w:t>
      </w:r>
      <w:proofErr w:type="spellEnd"/>
      <w:r>
        <w:t xml:space="preserve"> dokumenta izvede z javnim ključem prejemnika.</w:t>
      </w:r>
    </w:p>
    <w:p w14:paraId="55785DA3" w14:textId="77777777" w:rsidR="00376CF8" w:rsidRDefault="00376CF8" w:rsidP="00376CF8">
      <w:pPr>
        <w:pStyle w:val="BodyText"/>
        <w:keepNext/>
        <w:keepLines/>
        <w:spacing w:after="0" w:line="240" w:lineRule="auto"/>
        <w:rPr>
          <w:b/>
        </w:rPr>
      </w:pPr>
      <w:r>
        <w:rPr>
          <w:b/>
        </w:rPr>
        <w:lastRenderedPageBreak/>
        <w:t>Primer podpisanega in kodiranega XML sporočila:</w:t>
      </w:r>
    </w:p>
    <w:p w14:paraId="05AD07AA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5A0BC93E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1342A1D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940652B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5675D2CD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0124D473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CF6E84F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EncryptedData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="http://www.w3.org/2001/04/xmlenc#"</w:t>
      </w:r>
    </w:p>
    <w:p w14:paraId="273B292B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   </w:t>
      </w:r>
      <w:proofErr w:type="spellStart"/>
      <w:r>
        <w:rPr>
          <w:rFonts w:ascii="Courier New" w:hAnsi="Courier New" w:cs="Courier New"/>
          <w:sz w:val="16"/>
          <w:szCs w:val="16"/>
        </w:rPr>
        <w:t>Type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="http://www.w3.org/2001/04/xmlenc#Element"&gt;</w:t>
      </w:r>
    </w:p>
    <w:p w14:paraId="23A72F6A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&lt;</w:t>
      </w:r>
      <w:proofErr w:type="spellStart"/>
      <w:r>
        <w:rPr>
          <w:rFonts w:ascii="Courier New" w:hAnsi="Courier New" w:cs="Courier New"/>
          <w:sz w:val="16"/>
          <w:szCs w:val="16"/>
        </w:rPr>
        <w:t>EncryptionMethod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5FD2B259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="http://www.w3.org/2001/04/xmlenc#tripledes-cbc"/&gt;</w:t>
      </w:r>
    </w:p>
    <w:p w14:paraId="3110ED0E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7162FB10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EncryptedKey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="http://www.w3.org/2001/04/xmlenc#"&gt;</w:t>
      </w:r>
    </w:p>
    <w:p w14:paraId="7D4691DD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EncryptionMethod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="http://www.w3.org/2001/04/xmlenc#rsa-1_5"/&gt;</w:t>
      </w:r>
    </w:p>
    <w:p w14:paraId="1756D1A2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78B5018D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KeyName</w:t>
      </w:r>
      <w:proofErr w:type="spellEnd"/>
      <w:r>
        <w:rPr>
          <w:rFonts w:ascii="Courier New" w:hAnsi="Courier New" w:cs="Courier New"/>
          <w:sz w:val="16"/>
          <w:szCs w:val="16"/>
        </w:rPr>
        <w:t>&gt;carina&lt;/</w:t>
      </w:r>
      <w:proofErr w:type="spellStart"/>
      <w:r>
        <w:rPr>
          <w:rFonts w:ascii="Courier New" w:hAnsi="Courier New" w:cs="Courier New"/>
          <w:sz w:val="16"/>
          <w:szCs w:val="16"/>
        </w:rPr>
        <w:t>KeyName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30965EC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A97F790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3010736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&gt;RpkU7cAw...JMF3Y=&lt;/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97E696C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019F4707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&lt;/</w:t>
      </w:r>
      <w:proofErr w:type="spellStart"/>
      <w:r>
        <w:rPr>
          <w:rFonts w:ascii="Courier New" w:hAnsi="Courier New" w:cs="Courier New"/>
          <w:sz w:val="16"/>
          <w:szCs w:val="16"/>
        </w:rPr>
        <w:t>EncryptedKey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6749582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1987E62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23558F4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&gt;B+6/jX9DQX... tj3nQoOBBAXeBHuW6t/5ADW7a4fPL6E=&lt;/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3A2834D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C93E1B5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EncryptedData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046DA8F" w14:textId="77777777" w:rsidR="00376CF8" w:rsidRDefault="00376CF8" w:rsidP="00376CF8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537E0B5" w14:textId="206D8C37" w:rsidR="00376CF8" w:rsidRDefault="000A57A8" w:rsidP="000A57A8">
      <w:pPr>
        <w:pStyle w:val="Heading2"/>
      </w:pPr>
      <w:bookmarkStart w:id="15" w:name="_Toc86311057"/>
      <w:r w:rsidRPr="000A57A8">
        <w:t>Kontrola preklicanih certifikatov</w:t>
      </w:r>
      <w:bookmarkEnd w:id="15"/>
    </w:p>
    <w:p w14:paraId="39417C26" w14:textId="492176D4" w:rsidR="000A57A8" w:rsidRDefault="000A57A8" w:rsidP="000A57A8">
      <w:pPr>
        <w:pStyle w:val="BodyText"/>
      </w:pPr>
      <w:r>
        <w:t xml:space="preserve">Sistem </w:t>
      </w:r>
      <w:r w:rsidR="005E5F85">
        <w:t>SIAES2</w:t>
      </w:r>
      <w:r>
        <w:t xml:space="preserve"> (</w:t>
      </w:r>
      <w:bookmarkStart w:id="16" w:name="OLE_LINK50"/>
      <w:bookmarkStart w:id="17" w:name="OLE_LINK51"/>
      <w:r>
        <w:t>EPOS</w:t>
      </w:r>
      <w:bookmarkEnd w:id="16"/>
      <w:bookmarkEnd w:id="17"/>
      <w:r>
        <w:t xml:space="preserve">) preverja veljavnost digitalnega potrdila in s tem onemogočil nepooblaščen dostop do sistema. Digitalno potrdilo je veljavno, če ga je izdal registriran overitelj, če datum veljavnosti certifikata ni pretekla in če certifikat ni na listi preklicanih certifikatov. </w:t>
      </w:r>
    </w:p>
    <w:p w14:paraId="20449253" w14:textId="59D7F844" w:rsidR="000A57A8" w:rsidRDefault="000A57A8" w:rsidP="000A57A8">
      <w:pPr>
        <w:pStyle w:val="BodyText"/>
      </w:pPr>
      <w:r>
        <w:t xml:space="preserve">Listo preklicanih certifikatov (CRL) objavlja vsak registriran overitelj (običajno preko http ali </w:t>
      </w:r>
      <w:proofErr w:type="spellStart"/>
      <w:r>
        <w:t>ldap</w:t>
      </w:r>
      <w:proofErr w:type="spellEnd"/>
      <w:r>
        <w:t xml:space="preserve"> protokola) in so javno dostopne. EPOS večkrat dnevno pridobi ažurne liste preklicanih certifikatov.</w:t>
      </w:r>
    </w:p>
    <w:p w14:paraId="25A8D780" w14:textId="3185679A" w:rsidR="000A57A8" w:rsidRDefault="000A57A8" w:rsidP="000A57A8">
      <w:pPr>
        <w:pStyle w:val="Heading2"/>
      </w:pPr>
      <w:bookmarkStart w:id="18" w:name="_Toc86311058"/>
      <w:r w:rsidRPr="000A57A8">
        <w:t>Preklic certifikata</w:t>
      </w:r>
      <w:bookmarkEnd w:id="18"/>
    </w:p>
    <w:p w14:paraId="6A00FCC3" w14:textId="11578A86" w:rsidR="000A57A8" w:rsidRDefault="000A57A8" w:rsidP="000A57A8">
      <w:pPr>
        <w:pStyle w:val="BodyText"/>
      </w:pPr>
      <w:r>
        <w:t>Pri preklicu certifikata FURS ne sodeluje direktno: partnerji prekličejo certifikat pri overitelju, ki ga je izdal. FURS ob osvežitvi CRL dobi informacijo o preklicu.</w:t>
      </w:r>
    </w:p>
    <w:p w14:paraId="7AF1C62E" w14:textId="77777777" w:rsidR="00AF0F4E" w:rsidRDefault="00AF0F4E" w:rsidP="00AF0F4E">
      <w:pPr>
        <w:pStyle w:val="Heading2"/>
      </w:pPr>
      <w:bookmarkStart w:id="19" w:name="_Toc216770121"/>
      <w:bookmarkStart w:id="20" w:name="_Toc86311059"/>
      <w:r>
        <w:t>Časovni žig</w:t>
      </w:r>
      <w:bookmarkEnd w:id="19"/>
      <w:bookmarkEnd w:id="20"/>
    </w:p>
    <w:p w14:paraId="6590D434" w14:textId="094BF8C5" w:rsidR="00AF0F4E" w:rsidRDefault="00AF0F4E" w:rsidP="00AF0F4E">
      <w:pPr>
        <w:pStyle w:val="BodyText"/>
      </w:pPr>
      <w:r>
        <w:t>Časovni žig se uporablja za zagotavljanje, da je bil dokument podpisan z veljavnim digitalnim potrdilom v določenem časovnem trenutku in sicer na način, da povezujejo datum in čas podpisa ter podatke v elektronski obliki na kriptografsko varen način, Dokument se časovno žigosa na strani strežnika. Carina bo uporabila storitev časovnega žigosanja pri zaenkrat edinem registriranem izdajatelju varnih časovnih žigov SI-TSA (</w:t>
      </w:r>
      <w:hyperlink r:id="rId19" w:history="1">
        <w:r>
          <w:rPr>
            <w:rStyle w:val="Hyperlink"/>
          </w:rPr>
          <w:t>http://www.si-tsa.si/</w:t>
        </w:r>
      </w:hyperlink>
      <w:r>
        <w:t>).</w:t>
      </w:r>
    </w:p>
    <w:p w14:paraId="0ABBD126" w14:textId="77777777" w:rsidR="002220BE" w:rsidRDefault="002220BE" w:rsidP="002220BE">
      <w:pPr>
        <w:pStyle w:val="Heading2"/>
      </w:pPr>
      <w:bookmarkStart w:id="21" w:name="_Toc216770122"/>
      <w:bookmarkStart w:id="22" w:name="_Toc86311060"/>
      <w:r>
        <w:t>Formati polj</w:t>
      </w:r>
      <w:bookmarkEnd w:id="21"/>
      <w:bookmarkEnd w:id="22"/>
    </w:p>
    <w:p w14:paraId="7C69AD16" w14:textId="77777777" w:rsidR="002220BE" w:rsidRDefault="002220BE" w:rsidP="002220BE">
      <w:pPr>
        <w:pStyle w:val="BodyText"/>
      </w:pPr>
      <w:r>
        <w:t>Datumsko polje:</w:t>
      </w:r>
    </w:p>
    <w:p w14:paraId="7D222065" w14:textId="77777777" w:rsidR="002220BE" w:rsidRDefault="002220BE" w:rsidP="002220BE">
      <w:pPr>
        <w:pStyle w:val="BodyText"/>
      </w:pPr>
      <w:r>
        <w:t>Leto:</w:t>
      </w:r>
    </w:p>
    <w:p w14:paraId="2141C931" w14:textId="77777777" w:rsidR="002220BE" w:rsidRDefault="002220BE" w:rsidP="002220BE">
      <w:pPr>
        <w:pStyle w:val="BodyText"/>
      </w:pPr>
      <w:r>
        <w:t xml:space="preserve">   YYYY (npr. 2019)</w:t>
      </w:r>
    </w:p>
    <w:p w14:paraId="73D01212" w14:textId="77777777" w:rsidR="002220BE" w:rsidRDefault="002220BE" w:rsidP="002220BE">
      <w:pPr>
        <w:pStyle w:val="BodyText"/>
      </w:pPr>
      <w:r>
        <w:t>Leto in mesec:</w:t>
      </w:r>
    </w:p>
    <w:p w14:paraId="1052425D" w14:textId="77777777" w:rsidR="002220BE" w:rsidRDefault="002220BE" w:rsidP="002220BE">
      <w:pPr>
        <w:pStyle w:val="BodyText"/>
      </w:pPr>
      <w:r>
        <w:lastRenderedPageBreak/>
        <w:t xml:space="preserve">  YYYY-MM (npr. 2019-01)</w:t>
      </w:r>
    </w:p>
    <w:p w14:paraId="3EC8AD25" w14:textId="77777777" w:rsidR="002220BE" w:rsidRDefault="002220BE" w:rsidP="002220BE">
      <w:pPr>
        <w:pStyle w:val="BodyText"/>
      </w:pPr>
      <w:r>
        <w:t>Celoten datum:</w:t>
      </w:r>
    </w:p>
    <w:p w14:paraId="33A74998" w14:textId="77777777" w:rsidR="002220BE" w:rsidRDefault="002220BE" w:rsidP="002220BE">
      <w:pPr>
        <w:pStyle w:val="BodyText"/>
      </w:pPr>
      <w:r>
        <w:t xml:space="preserve">   YYYY-MM-DD (npr. 2019-01-01)</w:t>
      </w:r>
    </w:p>
    <w:p w14:paraId="33BF2E4D" w14:textId="77777777" w:rsidR="002220BE" w:rsidRDefault="002220BE" w:rsidP="002220BE">
      <w:pPr>
        <w:pStyle w:val="BodyText"/>
      </w:pPr>
      <w:r>
        <w:t>Celoten datum in ura:</w:t>
      </w:r>
    </w:p>
    <w:p w14:paraId="486010E5" w14:textId="3584FBF6" w:rsidR="002220BE" w:rsidRDefault="006968AB" w:rsidP="002220BE">
      <w:pPr>
        <w:pStyle w:val="BodyText"/>
      </w:pPr>
      <w:r>
        <w:t xml:space="preserve">   </w:t>
      </w:r>
      <w:proofErr w:type="spellStart"/>
      <w:r>
        <w:t>YYYY-MM-DDThh:mm</w:t>
      </w:r>
      <w:proofErr w:type="spellEnd"/>
      <w:r w:rsidR="002220BE">
        <w:t xml:space="preserve"> (</w:t>
      </w:r>
      <w:proofErr w:type="spellStart"/>
      <w:r w:rsidR="002220BE">
        <w:t>eg</w:t>
      </w:r>
      <w:proofErr w:type="spellEnd"/>
      <w:r w:rsidR="002220BE">
        <w:t xml:space="preserve"> 2019-01-01T19:20)</w:t>
      </w:r>
    </w:p>
    <w:p w14:paraId="287501A0" w14:textId="67A944A0" w:rsidR="002220BE" w:rsidRDefault="002220BE" w:rsidP="002220BE">
      <w:pPr>
        <w:pStyle w:val="BodyText"/>
      </w:pPr>
      <w:r>
        <w:t>Celoten datum, ura, minuta in s</w:t>
      </w:r>
      <w:r w:rsidR="006968AB">
        <w:t xml:space="preserve">ekunda:   </w:t>
      </w:r>
      <w:proofErr w:type="spellStart"/>
      <w:r w:rsidR="006968AB">
        <w:t>YYYY-MM-DDThh:mm:ss</w:t>
      </w:r>
      <w:proofErr w:type="spellEnd"/>
      <w:r w:rsidR="006968AB">
        <w:t xml:space="preserve"> (npr. 2019-01-01T19:20:30</w:t>
      </w:r>
      <w:r>
        <w:t>)</w:t>
      </w:r>
    </w:p>
    <w:p w14:paraId="6E67F499" w14:textId="77777777" w:rsidR="002220BE" w:rsidRDefault="002220BE" w:rsidP="002220BE">
      <w:pPr>
        <w:pStyle w:val="BodyText"/>
        <w:rPr>
          <w:rFonts w:eastAsia="Arial Unicode MS"/>
        </w:rPr>
      </w:pPr>
      <w:r>
        <w:t>kjer je:</w:t>
      </w:r>
    </w:p>
    <w:p w14:paraId="251F80B4" w14:textId="77777777" w:rsidR="002220BE" w:rsidRDefault="002220BE" w:rsidP="002220BE">
      <w:pPr>
        <w:pStyle w:val="BodyText"/>
      </w:pPr>
      <w:r>
        <w:t xml:space="preserve">     YYYY = 4-mestna letnica</w:t>
      </w:r>
    </w:p>
    <w:p w14:paraId="44993B41" w14:textId="77777777" w:rsidR="002220BE" w:rsidRDefault="002220BE" w:rsidP="002220BE">
      <w:pPr>
        <w:pStyle w:val="BodyText"/>
      </w:pPr>
      <w:r>
        <w:t xml:space="preserve">     MM   = dve mesti za mesec (01=januar, itd.)</w:t>
      </w:r>
    </w:p>
    <w:p w14:paraId="4582F97D" w14:textId="77777777" w:rsidR="002220BE" w:rsidRDefault="002220BE" w:rsidP="002220BE">
      <w:pPr>
        <w:pStyle w:val="BodyText"/>
      </w:pPr>
      <w:r>
        <w:t xml:space="preserve">     DD   = dve mesti za dan v mesecu (01 do 31)</w:t>
      </w:r>
    </w:p>
    <w:p w14:paraId="4CAA182F" w14:textId="77777777" w:rsidR="002220BE" w:rsidRDefault="002220BE" w:rsidP="002220BE">
      <w:pPr>
        <w:pStyle w:val="BodyText"/>
      </w:pPr>
      <w:r>
        <w:t xml:space="preserve">     </w:t>
      </w:r>
      <w:proofErr w:type="spellStart"/>
      <w:r>
        <w:t>hh</w:t>
      </w:r>
      <w:proofErr w:type="spellEnd"/>
      <w:r>
        <w:t xml:space="preserve">   = dve mesti za uro (00 do 23) (</w:t>
      </w:r>
      <w:proofErr w:type="spellStart"/>
      <w:r>
        <w:t>am</w:t>
      </w:r>
      <w:proofErr w:type="spellEnd"/>
      <w:r>
        <w:t>/</w:t>
      </w:r>
      <w:proofErr w:type="spellStart"/>
      <w:r>
        <w:t>pm</w:t>
      </w:r>
      <w:proofErr w:type="spellEnd"/>
      <w:r>
        <w:t xml:space="preserve"> ni dovoljeno)</w:t>
      </w:r>
    </w:p>
    <w:p w14:paraId="346EB2DE" w14:textId="77777777" w:rsidR="002220BE" w:rsidRDefault="002220BE" w:rsidP="002220BE">
      <w:pPr>
        <w:pStyle w:val="BodyText"/>
      </w:pPr>
      <w:r>
        <w:t xml:space="preserve">     mm   = dve mesti za minute (00 do 59)</w:t>
      </w:r>
    </w:p>
    <w:p w14:paraId="15D0C8CA" w14:textId="77777777" w:rsidR="002220BE" w:rsidRDefault="002220BE" w:rsidP="002220BE">
      <w:pPr>
        <w:pStyle w:val="BodyText"/>
      </w:pPr>
      <w:r>
        <w:t xml:space="preserve">     </w:t>
      </w:r>
      <w:proofErr w:type="spellStart"/>
      <w:r>
        <w:t>ss</w:t>
      </w:r>
      <w:proofErr w:type="spellEnd"/>
      <w:r>
        <w:t xml:space="preserve">   = dve mesti za sekunde (00 do 59)</w:t>
      </w:r>
    </w:p>
    <w:p w14:paraId="05B3B492" w14:textId="77777777" w:rsidR="002220BE" w:rsidRDefault="002220BE" w:rsidP="002220BE">
      <w:pPr>
        <w:pStyle w:val="BodyText"/>
      </w:pPr>
      <w:r>
        <w:t xml:space="preserve">     s    = eno ali več mest za </w:t>
      </w:r>
      <w:proofErr w:type="spellStart"/>
      <w:r>
        <w:t>decmilna</w:t>
      </w:r>
      <w:proofErr w:type="spellEnd"/>
      <w:r>
        <w:t xml:space="preserve"> mesta sekunde</w:t>
      </w:r>
    </w:p>
    <w:p w14:paraId="2A7E4E3E" w14:textId="77777777" w:rsidR="002220BE" w:rsidRDefault="002220BE" w:rsidP="002220BE">
      <w:pPr>
        <w:pStyle w:val="Heading2"/>
      </w:pPr>
      <w:bookmarkStart w:id="23" w:name="_Toc216770123"/>
      <w:bookmarkStart w:id="24" w:name="_Toc86311061"/>
      <w:r>
        <w:t>Preverjanje strukture XML dokumentov</w:t>
      </w:r>
      <w:bookmarkEnd w:id="23"/>
      <w:bookmarkEnd w:id="24"/>
    </w:p>
    <w:p w14:paraId="05ED4719" w14:textId="77777777" w:rsidR="002220BE" w:rsidRDefault="002220BE" w:rsidP="002220BE">
      <w:pPr>
        <w:pStyle w:val="BodyText"/>
      </w:pPr>
      <w:r>
        <w:t>Pri preverjanju XML dokumentov se preveri, če je XML pripravljen v obliki, ki jo predpisujejo XSD sheme. Struktura dokumentov preveri dokument do te mere, da je možno vsak dokument, ki prestane to preverjanje, zapisati v bazo podatkov.</w:t>
      </w:r>
    </w:p>
    <w:p w14:paraId="7ACD4246" w14:textId="77777777" w:rsidR="002220BE" w:rsidRDefault="002220BE" w:rsidP="002220BE">
      <w:pPr>
        <w:pStyle w:val="BodyText"/>
      </w:pPr>
      <w:r>
        <w:t>XSD sheme za preverjanje strukture XML dokumentov so del priloge tega dokumenta.</w:t>
      </w:r>
    </w:p>
    <w:p w14:paraId="65E44BD2" w14:textId="08126B41" w:rsidR="000A57A8" w:rsidRDefault="000A57A8" w:rsidP="000A57A8">
      <w:pPr>
        <w:pStyle w:val="BodyText"/>
      </w:pPr>
    </w:p>
    <w:p w14:paraId="45A96046" w14:textId="0ED67218" w:rsidR="00BB61FF" w:rsidRDefault="00BB61FF" w:rsidP="000A57A8">
      <w:pPr>
        <w:pStyle w:val="BodyText"/>
      </w:pPr>
    </w:p>
    <w:p w14:paraId="53E3AC01" w14:textId="437A0C19" w:rsidR="00BB61FF" w:rsidRDefault="00BB61FF" w:rsidP="000A57A8">
      <w:pPr>
        <w:pStyle w:val="BodyText"/>
      </w:pPr>
    </w:p>
    <w:p w14:paraId="7F4B9BCE" w14:textId="77777777" w:rsidR="0034799F" w:rsidRPr="0034799F" w:rsidRDefault="0034799F" w:rsidP="0034799F">
      <w:pPr>
        <w:pStyle w:val="PartTitle"/>
        <w:tabs>
          <w:tab w:val="clear" w:pos="432"/>
        </w:tabs>
        <w:ind w:left="7371" w:firstLine="0"/>
        <w:rPr>
          <w:rFonts w:ascii="Calibri" w:hAnsi="Calibri"/>
        </w:rPr>
      </w:pPr>
      <w:bookmarkStart w:id="25" w:name="OLE_LINK118"/>
      <w:bookmarkStart w:id="26" w:name="OLE_LINK119"/>
    </w:p>
    <w:p w14:paraId="12A53815" w14:textId="7D9E098C" w:rsidR="0034799F" w:rsidRPr="004C0256" w:rsidRDefault="0034799F" w:rsidP="0034799F">
      <w:pPr>
        <w:pStyle w:val="SectionLabel"/>
        <w:rPr>
          <w:rFonts w:cs="Arial"/>
        </w:rPr>
      </w:pPr>
      <w:bookmarkStart w:id="27" w:name="_Toc86311062"/>
      <w:r w:rsidRPr="0034799F">
        <w:rPr>
          <w:rFonts w:cs="Arial"/>
        </w:rPr>
        <w:t>Strukture elektronskih sporočil</w:t>
      </w:r>
      <w:r w:rsidR="00B95934">
        <w:rPr>
          <w:rFonts w:cs="Arial"/>
        </w:rPr>
        <w:t xml:space="preserve"> xml</w:t>
      </w:r>
      <w:bookmarkEnd w:id="27"/>
    </w:p>
    <w:p w14:paraId="6765360C" w14:textId="77777777" w:rsidR="0034799F" w:rsidRPr="00966C87" w:rsidRDefault="0034799F" w:rsidP="0034799F">
      <w:pPr>
        <w:pStyle w:val="Heading1"/>
      </w:pPr>
      <w:bookmarkStart w:id="28" w:name="_Toc86311063"/>
      <w:bookmarkStart w:id="29" w:name="OLE_LINK120"/>
      <w:bookmarkEnd w:id="25"/>
      <w:bookmarkEnd w:id="26"/>
      <w:r>
        <w:t>Splošno</w:t>
      </w:r>
      <w:bookmarkEnd w:id="28"/>
    </w:p>
    <w:p w14:paraId="34EBD455" w14:textId="6F6925E1" w:rsidR="0034799F" w:rsidRDefault="0034799F" w:rsidP="0034799F">
      <w:pPr>
        <w:pStyle w:val="BodyText"/>
      </w:pPr>
      <w:bookmarkStart w:id="30" w:name="OLE_LINK86"/>
      <w:bookmarkStart w:id="31" w:name="OLE_LINK87"/>
      <w:r>
        <w:t>Sporočilo v formatu XML mora biti sestavljeno tako, kot ga predpisuje XSD shema. Sheme sporo</w:t>
      </w:r>
      <w:bookmarkEnd w:id="30"/>
      <w:bookmarkEnd w:id="31"/>
      <w:r>
        <w:t>čil, ki se uporabljajo za RIP na področju EMCS so priloga tega dokumenta.</w:t>
      </w:r>
    </w:p>
    <w:bookmarkEnd w:id="29"/>
    <w:p w14:paraId="3C2F033C" w14:textId="2F1FEBC5" w:rsidR="00BB61FF" w:rsidRDefault="002C777A" w:rsidP="00BD2E26">
      <w:pPr>
        <w:pStyle w:val="BodyText"/>
        <w:ind w:left="0" w:firstLine="709"/>
        <w:rPr>
          <w:b/>
        </w:rPr>
      </w:pPr>
      <w:r w:rsidRPr="002C777A">
        <w:rPr>
          <w:b/>
        </w:rPr>
        <w:t xml:space="preserve">Uporaba XML shem pri postopku izmenjave za področje </w:t>
      </w:r>
      <w:r w:rsidR="0076500F">
        <w:rPr>
          <w:b/>
        </w:rPr>
        <w:t>SIAES2</w:t>
      </w:r>
    </w:p>
    <w:p w14:paraId="068E40BF" w14:textId="11BBCE92" w:rsidR="00E816CF" w:rsidRDefault="00E816CF" w:rsidP="00E816CF">
      <w:pPr>
        <w:pStyle w:val="BodyText"/>
      </w:pPr>
      <w:r>
        <w:t>Sheme so narejene tako, da pokrivajo eno izmed sporočil pri postopku elektronske izmenjave sporočil med deklaranti in carino.</w:t>
      </w:r>
    </w:p>
    <w:p w14:paraId="6CF0742E" w14:textId="37C6A236" w:rsidR="00656EE6" w:rsidRDefault="00656EE6" w:rsidP="00656EE6">
      <w:pPr>
        <w:pStyle w:val="Heading1"/>
      </w:pPr>
      <w:bookmarkStart w:id="32" w:name="_Toc86311064"/>
      <w:r>
        <w:t>sporočil</w:t>
      </w:r>
      <w:r w:rsidR="009841F2">
        <w:t>a</w:t>
      </w:r>
      <w:bookmarkEnd w:id="32"/>
    </w:p>
    <w:tbl>
      <w:tblPr>
        <w:tblW w:w="8973" w:type="dxa"/>
        <w:tblInd w:w="-29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52"/>
        <w:gridCol w:w="1092"/>
        <w:gridCol w:w="3477"/>
        <w:gridCol w:w="3552"/>
      </w:tblGrid>
      <w:tr w:rsidR="002333F8" w:rsidRPr="00CE316A" w14:paraId="3BD0962A" w14:textId="69D7342F" w:rsidTr="002333F8">
        <w:trPr>
          <w:tblHeader/>
        </w:trPr>
        <w:tc>
          <w:tcPr>
            <w:tcW w:w="852" w:type="dxa"/>
            <w:shd w:val="solid" w:color="000000" w:fill="FFFFFF"/>
          </w:tcPr>
          <w:p w14:paraId="16137F5C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bookmarkStart w:id="33" w:name="OLE_LINK88"/>
            <w:bookmarkStart w:id="34" w:name="OLE_LINK35"/>
            <w:r w:rsidRPr="00CE316A"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Sporočilo</w:t>
            </w:r>
          </w:p>
        </w:tc>
        <w:tc>
          <w:tcPr>
            <w:tcW w:w="1092" w:type="dxa"/>
            <w:shd w:val="solid" w:color="000000" w:fill="FFFFFF"/>
          </w:tcPr>
          <w:p w14:paraId="4E123208" w14:textId="262282A3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IE različica</w:t>
            </w:r>
          </w:p>
        </w:tc>
        <w:tc>
          <w:tcPr>
            <w:tcW w:w="3477" w:type="dxa"/>
            <w:shd w:val="solid" w:color="000000" w:fill="FFFFFF"/>
          </w:tcPr>
          <w:p w14:paraId="6167081A" w14:textId="41888418" w:rsidR="002333F8" w:rsidRDefault="002333F8" w:rsidP="00855101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Ime sporočila</w:t>
            </w:r>
          </w:p>
        </w:tc>
        <w:tc>
          <w:tcPr>
            <w:tcW w:w="3552" w:type="dxa"/>
            <w:shd w:val="solid" w:color="000000" w:fill="FFFFFF"/>
          </w:tcPr>
          <w:p w14:paraId="0509A17A" w14:textId="03F7C1B9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Originalno ime sporočila (angl.)</w:t>
            </w:r>
          </w:p>
        </w:tc>
      </w:tr>
      <w:tr w:rsidR="002333F8" w:rsidRPr="00CE316A" w14:paraId="416C89DE" w14:textId="10729810" w:rsidTr="002333F8">
        <w:tc>
          <w:tcPr>
            <w:tcW w:w="852" w:type="dxa"/>
          </w:tcPr>
          <w:p w14:paraId="3A8678FD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IE504</w:t>
            </w:r>
          </w:p>
        </w:tc>
        <w:tc>
          <w:tcPr>
            <w:tcW w:w="1092" w:type="dxa"/>
          </w:tcPr>
          <w:p w14:paraId="1495AD05" w14:textId="14FA6EC6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CC504C</w:t>
            </w:r>
          </w:p>
        </w:tc>
        <w:tc>
          <w:tcPr>
            <w:tcW w:w="3477" w:type="dxa"/>
          </w:tcPr>
          <w:p w14:paraId="0172881B" w14:textId="0263A1DF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A01A2A">
              <w:rPr>
                <w:rFonts w:asciiTheme="minorHAnsi" w:hAnsiTheme="minorHAnsi" w:cstheme="minorHAnsi"/>
                <w:szCs w:val="18"/>
              </w:rPr>
              <w:t>SPREJEM SPREMEMBE IZVOZNE DEKLARACIJE</w:t>
            </w:r>
          </w:p>
        </w:tc>
        <w:tc>
          <w:tcPr>
            <w:tcW w:w="3552" w:type="dxa"/>
          </w:tcPr>
          <w:p w14:paraId="53DC4E90" w14:textId="14EDCA31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 AMENDMENT ACCEPTANCE</w:t>
            </w:r>
          </w:p>
        </w:tc>
      </w:tr>
      <w:tr w:rsidR="002333F8" w:rsidRPr="00CE316A" w14:paraId="511BD3BF" w14:textId="4FAA7E6F" w:rsidTr="002333F8">
        <w:tc>
          <w:tcPr>
            <w:tcW w:w="852" w:type="dxa"/>
          </w:tcPr>
          <w:p w14:paraId="7C456ED1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IE507</w:t>
            </w:r>
          </w:p>
        </w:tc>
        <w:tc>
          <w:tcPr>
            <w:tcW w:w="1092" w:type="dxa"/>
          </w:tcPr>
          <w:p w14:paraId="31F13A6E" w14:textId="66786750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CC507C</w:t>
            </w:r>
          </w:p>
        </w:tc>
        <w:tc>
          <w:tcPr>
            <w:tcW w:w="3477" w:type="dxa"/>
          </w:tcPr>
          <w:p w14:paraId="13BD80EA" w14:textId="43459CFC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PREDLOŽITEV NA URADU IZSTOPA</w:t>
            </w:r>
          </w:p>
        </w:tc>
        <w:tc>
          <w:tcPr>
            <w:tcW w:w="3552" w:type="dxa"/>
          </w:tcPr>
          <w:p w14:paraId="0EB930AE" w14:textId="45060A14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ARRIVAL AT EXIT</w:t>
            </w:r>
          </w:p>
        </w:tc>
      </w:tr>
      <w:tr w:rsidR="002333F8" w:rsidRPr="00CE316A" w14:paraId="4D664D6C" w14:textId="26DF3FB6" w:rsidTr="002333F8">
        <w:tc>
          <w:tcPr>
            <w:tcW w:w="852" w:type="dxa"/>
          </w:tcPr>
          <w:p w14:paraId="12A73156" w14:textId="4A34864A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IE509</w:t>
            </w:r>
          </w:p>
        </w:tc>
        <w:tc>
          <w:tcPr>
            <w:tcW w:w="1092" w:type="dxa"/>
          </w:tcPr>
          <w:p w14:paraId="12B660E0" w14:textId="3420498C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CC509C</w:t>
            </w:r>
          </w:p>
        </w:tc>
        <w:tc>
          <w:tcPr>
            <w:tcW w:w="3477" w:type="dxa"/>
          </w:tcPr>
          <w:p w14:paraId="36C507F1" w14:textId="60A4597F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ODLOČITVI GLEDE  ZAHTEVE ZA RAZVELJAVITEV</w:t>
            </w:r>
          </w:p>
        </w:tc>
        <w:tc>
          <w:tcPr>
            <w:tcW w:w="3552" w:type="dxa"/>
          </w:tcPr>
          <w:p w14:paraId="331C6717" w14:textId="730C37C9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INVALIDATION DECISION</w:t>
            </w:r>
          </w:p>
        </w:tc>
      </w:tr>
      <w:tr w:rsidR="002333F8" w:rsidRPr="00CE316A" w14:paraId="3985BA4E" w14:textId="6759E976" w:rsidTr="002333F8">
        <w:tc>
          <w:tcPr>
            <w:tcW w:w="852" w:type="dxa"/>
          </w:tcPr>
          <w:p w14:paraId="5042A77E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IE511</w:t>
            </w:r>
          </w:p>
        </w:tc>
        <w:tc>
          <w:tcPr>
            <w:tcW w:w="1092" w:type="dxa"/>
          </w:tcPr>
          <w:p w14:paraId="650D47A7" w14:textId="55B23F66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CC511C</w:t>
            </w:r>
          </w:p>
        </w:tc>
        <w:tc>
          <w:tcPr>
            <w:tcW w:w="3477" w:type="dxa"/>
          </w:tcPr>
          <w:p w14:paraId="126AB07B" w14:textId="1C0A47D6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PREDLOŽITEV NA URADU IZVOZA</w:t>
            </w:r>
          </w:p>
        </w:tc>
        <w:tc>
          <w:tcPr>
            <w:tcW w:w="3552" w:type="dxa"/>
          </w:tcPr>
          <w:p w14:paraId="28207227" w14:textId="77083F20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PRESENTATION NOTIFICATION</w:t>
            </w:r>
          </w:p>
        </w:tc>
      </w:tr>
      <w:tr w:rsidR="002333F8" w:rsidRPr="00CE316A" w14:paraId="63B58591" w14:textId="7D7A0DA0" w:rsidTr="002333F8">
        <w:tc>
          <w:tcPr>
            <w:tcW w:w="852" w:type="dxa"/>
          </w:tcPr>
          <w:p w14:paraId="5A4923F7" w14:textId="68CCDC7E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IE513</w:t>
            </w:r>
          </w:p>
        </w:tc>
        <w:tc>
          <w:tcPr>
            <w:tcW w:w="1092" w:type="dxa"/>
          </w:tcPr>
          <w:p w14:paraId="26B38191" w14:textId="32370718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CC513C</w:t>
            </w:r>
          </w:p>
        </w:tc>
        <w:tc>
          <w:tcPr>
            <w:tcW w:w="3477" w:type="dxa"/>
          </w:tcPr>
          <w:p w14:paraId="4F632819" w14:textId="5172A965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SPREMEMBA IZVOZNE CARINSKE DEKLARACIJE</w:t>
            </w:r>
          </w:p>
        </w:tc>
        <w:tc>
          <w:tcPr>
            <w:tcW w:w="3552" w:type="dxa"/>
          </w:tcPr>
          <w:p w14:paraId="42F5AE92" w14:textId="4A699418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 AMENDMENT</w:t>
            </w:r>
          </w:p>
        </w:tc>
      </w:tr>
      <w:tr w:rsidR="002333F8" w:rsidRPr="00CE316A" w14:paraId="1B7FA01A" w14:textId="10681582" w:rsidTr="002333F8">
        <w:tc>
          <w:tcPr>
            <w:tcW w:w="852" w:type="dxa"/>
          </w:tcPr>
          <w:p w14:paraId="45D1E8D0" w14:textId="33B354B4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IE514</w:t>
            </w:r>
          </w:p>
        </w:tc>
        <w:tc>
          <w:tcPr>
            <w:tcW w:w="1092" w:type="dxa"/>
          </w:tcPr>
          <w:p w14:paraId="27D4A828" w14:textId="0417F1CC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CC514C</w:t>
            </w:r>
          </w:p>
        </w:tc>
        <w:tc>
          <w:tcPr>
            <w:tcW w:w="3477" w:type="dxa"/>
          </w:tcPr>
          <w:p w14:paraId="5D65043A" w14:textId="36D95A90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ZAHTEVA ZA RAZVELJAVITEV</w:t>
            </w:r>
          </w:p>
        </w:tc>
        <w:tc>
          <w:tcPr>
            <w:tcW w:w="3552" w:type="dxa"/>
          </w:tcPr>
          <w:p w14:paraId="20DD44F0" w14:textId="15118D43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INVALIDATION REQUEST</w:t>
            </w:r>
          </w:p>
        </w:tc>
      </w:tr>
      <w:tr w:rsidR="002333F8" w:rsidRPr="00CE316A" w14:paraId="597E6D71" w14:textId="75022BC1" w:rsidTr="002333F8">
        <w:tc>
          <w:tcPr>
            <w:tcW w:w="852" w:type="dxa"/>
          </w:tcPr>
          <w:p w14:paraId="10FD1311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IE515</w:t>
            </w:r>
          </w:p>
        </w:tc>
        <w:tc>
          <w:tcPr>
            <w:tcW w:w="1092" w:type="dxa"/>
          </w:tcPr>
          <w:p w14:paraId="5447EC17" w14:textId="25A3DCED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CC515C</w:t>
            </w:r>
          </w:p>
        </w:tc>
        <w:tc>
          <w:tcPr>
            <w:tcW w:w="3477" w:type="dxa"/>
          </w:tcPr>
          <w:p w14:paraId="7C267D60" w14:textId="4B741C1B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IZVOZNA CARINSKA DEKLARCIJA</w:t>
            </w:r>
          </w:p>
        </w:tc>
        <w:tc>
          <w:tcPr>
            <w:tcW w:w="3552" w:type="dxa"/>
          </w:tcPr>
          <w:p w14:paraId="57D13988" w14:textId="129869FB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</w:t>
            </w:r>
          </w:p>
        </w:tc>
      </w:tr>
      <w:tr w:rsidR="002333F8" w:rsidRPr="00CE316A" w14:paraId="2BDA9B22" w14:textId="7F0E3B21" w:rsidTr="002333F8">
        <w:tc>
          <w:tcPr>
            <w:tcW w:w="852" w:type="dxa"/>
          </w:tcPr>
          <w:p w14:paraId="07E8F61C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IE521</w:t>
            </w:r>
          </w:p>
        </w:tc>
        <w:tc>
          <w:tcPr>
            <w:tcW w:w="1092" w:type="dxa"/>
          </w:tcPr>
          <w:p w14:paraId="5BC119E2" w14:textId="1A5F4452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CC521C</w:t>
            </w:r>
          </w:p>
        </w:tc>
        <w:tc>
          <w:tcPr>
            <w:tcW w:w="3477" w:type="dxa"/>
          </w:tcPr>
          <w:p w14:paraId="6FB14D70" w14:textId="406710D3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ODKLONA</w:t>
            </w:r>
          </w:p>
        </w:tc>
        <w:tc>
          <w:tcPr>
            <w:tcW w:w="3552" w:type="dxa"/>
          </w:tcPr>
          <w:p w14:paraId="0F364047" w14:textId="08DBB4BC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DIVERSION REJECTION NOTIFICATION</w:t>
            </w:r>
          </w:p>
        </w:tc>
      </w:tr>
      <w:tr w:rsidR="002333F8" w:rsidRPr="00CE316A" w14:paraId="05CA272D" w14:textId="24CC247B" w:rsidTr="002333F8">
        <w:tc>
          <w:tcPr>
            <w:tcW w:w="852" w:type="dxa"/>
          </w:tcPr>
          <w:p w14:paraId="0E8FA813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IE522</w:t>
            </w:r>
          </w:p>
        </w:tc>
        <w:tc>
          <w:tcPr>
            <w:tcW w:w="1092" w:type="dxa"/>
          </w:tcPr>
          <w:p w14:paraId="6469915B" w14:textId="53CCB78F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CC522C</w:t>
            </w:r>
          </w:p>
        </w:tc>
        <w:tc>
          <w:tcPr>
            <w:tcW w:w="3477" w:type="dxa"/>
          </w:tcPr>
          <w:p w14:paraId="53671DB5" w14:textId="4CFD4066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PREPUSTITVE V IZSTOP</w:t>
            </w:r>
          </w:p>
        </w:tc>
        <w:tc>
          <w:tcPr>
            <w:tcW w:w="3552" w:type="dxa"/>
          </w:tcPr>
          <w:p w14:paraId="382F9192" w14:textId="4F3F8892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RELEASE REJECTION</w:t>
            </w:r>
          </w:p>
        </w:tc>
      </w:tr>
      <w:tr w:rsidR="002333F8" w:rsidRPr="00CE316A" w14:paraId="2F329B9D" w14:textId="169AC320" w:rsidTr="002333F8">
        <w:tc>
          <w:tcPr>
            <w:tcW w:w="852" w:type="dxa"/>
          </w:tcPr>
          <w:p w14:paraId="374D99D4" w14:textId="50C022CA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IE525</w:t>
            </w:r>
          </w:p>
        </w:tc>
        <w:tc>
          <w:tcPr>
            <w:tcW w:w="1092" w:type="dxa"/>
          </w:tcPr>
          <w:p w14:paraId="4ED60AF4" w14:textId="6FAAC482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CC525C</w:t>
            </w:r>
          </w:p>
        </w:tc>
        <w:tc>
          <w:tcPr>
            <w:tcW w:w="3477" w:type="dxa"/>
          </w:tcPr>
          <w:p w14:paraId="51D642EE" w14:textId="2A9C696A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PREPUSTITVI V IZSTOP</w:t>
            </w:r>
          </w:p>
        </w:tc>
        <w:tc>
          <w:tcPr>
            <w:tcW w:w="3552" w:type="dxa"/>
          </w:tcPr>
          <w:p w14:paraId="37132180" w14:textId="72521400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RELEASE NOTIFICATION</w:t>
            </w:r>
          </w:p>
        </w:tc>
      </w:tr>
      <w:tr w:rsidR="002333F8" w:rsidRPr="00CE316A" w14:paraId="26AD75DA" w14:textId="17807A18" w:rsidTr="002333F8">
        <w:tc>
          <w:tcPr>
            <w:tcW w:w="852" w:type="dxa"/>
          </w:tcPr>
          <w:p w14:paraId="0A2DCFB4" w14:textId="0009C678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IE528</w:t>
            </w:r>
          </w:p>
        </w:tc>
        <w:tc>
          <w:tcPr>
            <w:tcW w:w="1092" w:type="dxa"/>
          </w:tcPr>
          <w:p w14:paraId="41E6F9BF" w14:textId="0541AE16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CC528C</w:t>
            </w:r>
          </w:p>
        </w:tc>
        <w:tc>
          <w:tcPr>
            <w:tcW w:w="3477" w:type="dxa"/>
          </w:tcPr>
          <w:p w14:paraId="3C1D3C49" w14:textId="4D84D19D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DODELITVI MRN ŠTEVILKE</w:t>
            </w:r>
          </w:p>
        </w:tc>
        <w:tc>
          <w:tcPr>
            <w:tcW w:w="3552" w:type="dxa"/>
          </w:tcPr>
          <w:p w14:paraId="1A85E018" w14:textId="1FFCB0F4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 xml:space="preserve">EXPORT MRN ALLOCATED  </w:t>
            </w:r>
          </w:p>
        </w:tc>
      </w:tr>
      <w:tr w:rsidR="002333F8" w:rsidRPr="00CE316A" w14:paraId="3BEC4101" w14:textId="1C9EE69E" w:rsidTr="002333F8">
        <w:tc>
          <w:tcPr>
            <w:tcW w:w="852" w:type="dxa"/>
          </w:tcPr>
          <w:p w14:paraId="26F278B9" w14:textId="53834E7C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IE529</w:t>
            </w:r>
          </w:p>
        </w:tc>
        <w:tc>
          <w:tcPr>
            <w:tcW w:w="1092" w:type="dxa"/>
          </w:tcPr>
          <w:p w14:paraId="64668D6C" w14:textId="43C02309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CC529C</w:t>
            </w:r>
          </w:p>
        </w:tc>
        <w:tc>
          <w:tcPr>
            <w:tcW w:w="3477" w:type="dxa"/>
          </w:tcPr>
          <w:p w14:paraId="295FA06A" w14:textId="7B6A4029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PREPUSTTVI V IZVOZ</w:t>
            </w:r>
          </w:p>
        </w:tc>
        <w:tc>
          <w:tcPr>
            <w:tcW w:w="3552" w:type="dxa"/>
          </w:tcPr>
          <w:p w14:paraId="3F0E1551" w14:textId="17AED64A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RELEASE FOR EXPORT</w:t>
            </w:r>
          </w:p>
        </w:tc>
      </w:tr>
      <w:tr w:rsidR="002333F8" w:rsidRPr="00CE316A" w14:paraId="2A83C2A5" w14:textId="00E9BB0C" w:rsidTr="002333F8">
        <w:tc>
          <w:tcPr>
            <w:tcW w:w="852" w:type="dxa"/>
          </w:tcPr>
          <w:p w14:paraId="4C17774C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IE531</w:t>
            </w:r>
          </w:p>
        </w:tc>
        <w:tc>
          <w:tcPr>
            <w:tcW w:w="1092" w:type="dxa"/>
          </w:tcPr>
          <w:p w14:paraId="39D65450" w14:textId="3D0CEE15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CC531C</w:t>
            </w:r>
          </w:p>
        </w:tc>
        <w:tc>
          <w:tcPr>
            <w:tcW w:w="3477" w:type="dxa"/>
          </w:tcPr>
          <w:p w14:paraId="005DB342" w14:textId="362C53B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POTEKU ČASOVNIKA ZA VLOŽITEV DOPOLNILNE IZVOZNE CARINSKE DEKLARACIJE</w:t>
            </w:r>
          </w:p>
        </w:tc>
        <w:tc>
          <w:tcPr>
            <w:tcW w:w="3552" w:type="dxa"/>
          </w:tcPr>
          <w:p w14:paraId="3B488317" w14:textId="1E17567D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EXPIRY OF TIMER FOR SUPPLEMENTARY DECLARATION NOTIFICATION</w:t>
            </w:r>
          </w:p>
        </w:tc>
      </w:tr>
      <w:tr w:rsidR="002333F8" w:rsidRPr="00CE316A" w14:paraId="417630A4" w14:textId="7C1104F7" w:rsidTr="002333F8">
        <w:tc>
          <w:tcPr>
            <w:tcW w:w="852" w:type="dxa"/>
          </w:tcPr>
          <w:p w14:paraId="2CC0440F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IE547</w:t>
            </w:r>
          </w:p>
        </w:tc>
        <w:tc>
          <w:tcPr>
            <w:tcW w:w="1092" w:type="dxa"/>
          </w:tcPr>
          <w:p w14:paraId="62843D2C" w14:textId="34165EFE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CC547C</w:t>
            </w:r>
          </w:p>
        </w:tc>
        <w:tc>
          <w:tcPr>
            <w:tcW w:w="3477" w:type="dxa"/>
          </w:tcPr>
          <w:p w14:paraId="28CD328F" w14:textId="5D945FD5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PREDLOŽITEV MANIFESTA</w:t>
            </w:r>
          </w:p>
        </w:tc>
        <w:tc>
          <w:tcPr>
            <w:tcW w:w="3552" w:type="dxa"/>
          </w:tcPr>
          <w:p w14:paraId="66FFBF20" w14:textId="4282A3A8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MANIFEST PRESENTATION</w:t>
            </w:r>
          </w:p>
        </w:tc>
      </w:tr>
      <w:tr w:rsidR="002333F8" w:rsidRPr="00CE316A" w14:paraId="7EE89F43" w14:textId="16394701" w:rsidTr="002333F8">
        <w:tc>
          <w:tcPr>
            <w:tcW w:w="852" w:type="dxa"/>
          </w:tcPr>
          <w:p w14:paraId="38393451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IE548</w:t>
            </w:r>
          </w:p>
        </w:tc>
        <w:tc>
          <w:tcPr>
            <w:tcW w:w="1092" w:type="dxa"/>
          </w:tcPr>
          <w:p w14:paraId="662A6782" w14:textId="5946F510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CC548C</w:t>
            </w:r>
          </w:p>
        </w:tc>
        <w:tc>
          <w:tcPr>
            <w:tcW w:w="3477" w:type="dxa"/>
          </w:tcPr>
          <w:p w14:paraId="2E49820A" w14:textId="202D4BBE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PREVERJANJU MANIFESTA</w:t>
            </w:r>
          </w:p>
        </w:tc>
        <w:tc>
          <w:tcPr>
            <w:tcW w:w="3552" w:type="dxa"/>
          </w:tcPr>
          <w:p w14:paraId="0598E145" w14:textId="7B4F5A56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MANIFEST VALIDATION</w:t>
            </w:r>
          </w:p>
        </w:tc>
      </w:tr>
      <w:tr w:rsidR="002333F8" w:rsidRPr="00CE316A" w14:paraId="2AE4CF53" w14:textId="514CF666" w:rsidTr="002333F8">
        <w:tc>
          <w:tcPr>
            <w:tcW w:w="852" w:type="dxa"/>
          </w:tcPr>
          <w:p w14:paraId="52EEC2FF" w14:textId="012BEAC6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IE550</w:t>
            </w:r>
          </w:p>
        </w:tc>
        <w:tc>
          <w:tcPr>
            <w:tcW w:w="1092" w:type="dxa"/>
          </w:tcPr>
          <w:p w14:paraId="74F4EC7C" w14:textId="123448E6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SI550C</w:t>
            </w:r>
          </w:p>
        </w:tc>
        <w:tc>
          <w:tcPr>
            <w:tcW w:w="3477" w:type="dxa"/>
          </w:tcPr>
          <w:p w14:paraId="680E4A32" w14:textId="04BF77F1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UGOTOVITVAH KONTROLE</w:t>
            </w:r>
          </w:p>
        </w:tc>
        <w:tc>
          <w:tcPr>
            <w:tcW w:w="3552" w:type="dxa"/>
          </w:tcPr>
          <w:p w14:paraId="2CBB939E" w14:textId="691F124F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2333F8" w:rsidRPr="00CE316A" w14:paraId="4D788667" w14:textId="20A39306" w:rsidTr="002333F8">
        <w:tc>
          <w:tcPr>
            <w:tcW w:w="852" w:type="dxa"/>
          </w:tcPr>
          <w:p w14:paraId="27E79E5A" w14:textId="1B13A65E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IE551</w:t>
            </w:r>
          </w:p>
        </w:tc>
        <w:tc>
          <w:tcPr>
            <w:tcW w:w="1092" w:type="dxa"/>
          </w:tcPr>
          <w:p w14:paraId="3872902F" w14:textId="7ADD4A1C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CC551C</w:t>
            </w:r>
          </w:p>
        </w:tc>
        <w:tc>
          <w:tcPr>
            <w:tcW w:w="3477" w:type="dxa"/>
          </w:tcPr>
          <w:p w14:paraId="3D0F738F" w14:textId="406909B4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IZVOZA</w:t>
            </w:r>
          </w:p>
        </w:tc>
        <w:tc>
          <w:tcPr>
            <w:tcW w:w="3552" w:type="dxa"/>
          </w:tcPr>
          <w:p w14:paraId="7BB2B93C" w14:textId="653BAAAC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NO RELEASE</w:t>
            </w:r>
          </w:p>
        </w:tc>
      </w:tr>
      <w:tr w:rsidR="002333F8" w:rsidRPr="00CE316A" w14:paraId="2E7DE776" w14:textId="4DC8E50A" w:rsidTr="002333F8">
        <w:tc>
          <w:tcPr>
            <w:tcW w:w="852" w:type="dxa"/>
          </w:tcPr>
          <w:p w14:paraId="3EA2233E" w14:textId="566383A1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IE554</w:t>
            </w:r>
          </w:p>
        </w:tc>
        <w:tc>
          <w:tcPr>
            <w:tcW w:w="1092" w:type="dxa"/>
          </w:tcPr>
          <w:p w14:paraId="2B0AF3BB" w14:textId="16711AF9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SI554C</w:t>
            </w:r>
          </w:p>
        </w:tc>
        <w:tc>
          <w:tcPr>
            <w:tcW w:w="3477" w:type="dxa"/>
          </w:tcPr>
          <w:p w14:paraId="5AD47854" w14:textId="18A61E3A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ZAHTEVA ZA PREPUSTITEV V IZVOZ</w:t>
            </w:r>
          </w:p>
        </w:tc>
        <w:tc>
          <w:tcPr>
            <w:tcW w:w="3552" w:type="dxa"/>
          </w:tcPr>
          <w:p w14:paraId="6D2EE6AD" w14:textId="71440DDB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2333F8" w:rsidRPr="00CE316A" w14:paraId="041CCD6E" w14:textId="198FCA95" w:rsidTr="002333F8">
        <w:tc>
          <w:tcPr>
            <w:tcW w:w="852" w:type="dxa"/>
          </w:tcPr>
          <w:p w14:paraId="5FB303D1" w14:textId="037A0718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bookmarkStart w:id="35" w:name="OLE_LINK92"/>
            <w:bookmarkStart w:id="36" w:name="OLE_LINK93"/>
            <w:r w:rsidRPr="00CE316A">
              <w:rPr>
                <w:rFonts w:asciiTheme="minorHAnsi" w:hAnsiTheme="minorHAnsi" w:cstheme="minorHAnsi"/>
                <w:szCs w:val="18"/>
              </w:rPr>
              <w:t>IE556</w:t>
            </w:r>
          </w:p>
        </w:tc>
        <w:tc>
          <w:tcPr>
            <w:tcW w:w="1092" w:type="dxa"/>
          </w:tcPr>
          <w:p w14:paraId="74F6A6E7" w14:textId="0C246D3F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CD556C</w:t>
            </w:r>
          </w:p>
        </w:tc>
        <w:tc>
          <w:tcPr>
            <w:tcW w:w="3477" w:type="dxa"/>
          </w:tcPr>
          <w:p w14:paraId="724B6866" w14:textId="37E256C3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VLOŽITVE DOKUMENTA NA URADU IZVOZA</w:t>
            </w:r>
          </w:p>
        </w:tc>
        <w:tc>
          <w:tcPr>
            <w:tcW w:w="3552" w:type="dxa"/>
          </w:tcPr>
          <w:p w14:paraId="71A65857" w14:textId="6E66A16B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REJECTION FROM OFFICE OF EXPORT</w:t>
            </w:r>
          </w:p>
        </w:tc>
      </w:tr>
      <w:tr w:rsidR="002333F8" w:rsidRPr="00CE316A" w14:paraId="7BAA6D63" w14:textId="4CBF4B68" w:rsidTr="002333F8">
        <w:tc>
          <w:tcPr>
            <w:tcW w:w="852" w:type="dxa"/>
          </w:tcPr>
          <w:p w14:paraId="76388C4B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IE557</w:t>
            </w:r>
          </w:p>
        </w:tc>
        <w:tc>
          <w:tcPr>
            <w:tcW w:w="1092" w:type="dxa"/>
          </w:tcPr>
          <w:p w14:paraId="793ACE4C" w14:textId="6C7FB27F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CD557C</w:t>
            </w:r>
          </w:p>
        </w:tc>
        <w:tc>
          <w:tcPr>
            <w:tcW w:w="3477" w:type="dxa"/>
          </w:tcPr>
          <w:p w14:paraId="1793FD2F" w14:textId="01273975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VLOŽITVE DOKUMENTA NA URADI IZSTOPA</w:t>
            </w:r>
          </w:p>
        </w:tc>
        <w:tc>
          <w:tcPr>
            <w:tcW w:w="3552" w:type="dxa"/>
          </w:tcPr>
          <w:p w14:paraId="726B1267" w14:textId="4C4BEB70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REJECTION FROM OFFICE OF EXIT</w:t>
            </w:r>
          </w:p>
        </w:tc>
      </w:tr>
      <w:tr w:rsidR="002333F8" w:rsidRPr="00CE316A" w14:paraId="18A447AA" w14:textId="6F33CAE6" w:rsidTr="002333F8">
        <w:tc>
          <w:tcPr>
            <w:tcW w:w="852" w:type="dxa"/>
          </w:tcPr>
          <w:p w14:paraId="4141C0DA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lastRenderedPageBreak/>
              <w:t>IE560</w:t>
            </w:r>
          </w:p>
        </w:tc>
        <w:tc>
          <w:tcPr>
            <w:tcW w:w="1092" w:type="dxa"/>
          </w:tcPr>
          <w:p w14:paraId="542CF5B6" w14:textId="79EF9D35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CD560C</w:t>
            </w:r>
          </w:p>
        </w:tc>
        <w:tc>
          <w:tcPr>
            <w:tcW w:w="3477" w:type="dxa"/>
          </w:tcPr>
          <w:p w14:paraId="08B61384" w14:textId="58D3DCF9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ODLOČITVI ZA KONTROLO NA URADU IZVOZA</w:t>
            </w:r>
          </w:p>
        </w:tc>
        <w:tc>
          <w:tcPr>
            <w:tcW w:w="3552" w:type="dxa"/>
          </w:tcPr>
          <w:p w14:paraId="12904C15" w14:textId="443D8F7A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CONTROL DECISION NOTIFICATION</w:t>
            </w:r>
          </w:p>
        </w:tc>
      </w:tr>
      <w:tr w:rsidR="002333F8" w:rsidRPr="00CE316A" w14:paraId="23BD7A1E" w14:textId="59F5E45C" w:rsidTr="002333F8">
        <w:tc>
          <w:tcPr>
            <w:tcW w:w="852" w:type="dxa"/>
          </w:tcPr>
          <w:p w14:paraId="44767718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IE561</w:t>
            </w:r>
          </w:p>
        </w:tc>
        <w:tc>
          <w:tcPr>
            <w:tcW w:w="1092" w:type="dxa"/>
          </w:tcPr>
          <w:p w14:paraId="146209BE" w14:textId="786EE9D2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CD561C</w:t>
            </w:r>
          </w:p>
        </w:tc>
        <w:tc>
          <w:tcPr>
            <w:tcW w:w="3477" w:type="dxa"/>
          </w:tcPr>
          <w:p w14:paraId="7F4C920D" w14:textId="52D12163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ODLOČITVI ZA KONTROLO NA URADU IZSTOPA</w:t>
            </w:r>
          </w:p>
        </w:tc>
        <w:tc>
          <w:tcPr>
            <w:tcW w:w="3552" w:type="dxa"/>
          </w:tcPr>
          <w:p w14:paraId="0FC3A76B" w14:textId="567FC8F0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CONTROL DECISION NOTIFICATION</w:t>
            </w:r>
          </w:p>
        </w:tc>
      </w:tr>
      <w:tr w:rsidR="002333F8" w:rsidRPr="00CE316A" w14:paraId="65989E8B" w14:textId="137013BF" w:rsidTr="002333F8">
        <w:tc>
          <w:tcPr>
            <w:tcW w:w="852" w:type="dxa"/>
          </w:tcPr>
          <w:p w14:paraId="3702A6C4" w14:textId="4919B4FC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IE570</w:t>
            </w:r>
          </w:p>
        </w:tc>
        <w:tc>
          <w:tcPr>
            <w:tcW w:w="1092" w:type="dxa"/>
          </w:tcPr>
          <w:p w14:paraId="5A7338DA" w14:textId="520D08F6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CD570C</w:t>
            </w:r>
          </w:p>
        </w:tc>
        <w:tc>
          <w:tcPr>
            <w:tcW w:w="3477" w:type="dxa"/>
          </w:tcPr>
          <w:p w14:paraId="44ADEBA8" w14:textId="3BFAAB9B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PONOVNEM IZVOZU</w:t>
            </w:r>
          </w:p>
        </w:tc>
        <w:tc>
          <w:tcPr>
            <w:tcW w:w="3552" w:type="dxa"/>
          </w:tcPr>
          <w:p w14:paraId="7BC48D2F" w14:textId="738EB475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RE-EXPORT NOTIFICATION</w:t>
            </w:r>
          </w:p>
        </w:tc>
      </w:tr>
      <w:tr w:rsidR="002333F8" w:rsidRPr="00CE316A" w14:paraId="322AECDB" w14:textId="20EC4425" w:rsidTr="002333F8">
        <w:tc>
          <w:tcPr>
            <w:tcW w:w="852" w:type="dxa"/>
          </w:tcPr>
          <w:p w14:paraId="7DCAE43E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IE571</w:t>
            </w:r>
          </w:p>
        </w:tc>
        <w:tc>
          <w:tcPr>
            <w:tcW w:w="1092" w:type="dxa"/>
          </w:tcPr>
          <w:p w14:paraId="105C5A75" w14:textId="591D9FF4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CD571C</w:t>
            </w:r>
          </w:p>
        </w:tc>
        <w:tc>
          <w:tcPr>
            <w:tcW w:w="3477" w:type="dxa"/>
          </w:tcPr>
          <w:p w14:paraId="3C2FEA81" w14:textId="1A962E94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REGISTRAIJI PONOVNEGA IZVOZA</w:t>
            </w:r>
          </w:p>
        </w:tc>
        <w:tc>
          <w:tcPr>
            <w:tcW w:w="3552" w:type="dxa"/>
          </w:tcPr>
          <w:p w14:paraId="6BA31522" w14:textId="63C94A2F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RE-EXPORT NOTIFICATION REGISTRATION</w:t>
            </w:r>
          </w:p>
        </w:tc>
      </w:tr>
      <w:tr w:rsidR="002333F8" w:rsidRPr="00CE316A" w14:paraId="0270A769" w14:textId="345825B2" w:rsidTr="002333F8">
        <w:tc>
          <w:tcPr>
            <w:tcW w:w="852" w:type="dxa"/>
          </w:tcPr>
          <w:p w14:paraId="1B04DCEE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IE582</w:t>
            </w:r>
          </w:p>
        </w:tc>
        <w:tc>
          <w:tcPr>
            <w:tcW w:w="1092" w:type="dxa"/>
          </w:tcPr>
          <w:p w14:paraId="5DA6FFFD" w14:textId="608E44A1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CD582C.xsd</w:t>
            </w:r>
          </w:p>
        </w:tc>
        <w:tc>
          <w:tcPr>
            <w:tcW w:w="3477" w:type="dxa"/>
          </w:tcPr>
          <w:p w14:paraId="0B0D7617" w14:textId="0E85B25E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ZAHTEVA ZA INFORMACIJE GLEDE IZSTOPA IZVOŽENEGA BLAGA</w:t>
            </w:r>
          </w:p>
        </w:tc>
        <w:tc>
          <w:tcPr>
            <w:tcW w:w="3552" w:type="dxa"/>
          </w:tcPr>
          <w:p w14:paraId="249C4930" w14:textId="5FF9BE7C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REQUEST ON NON-EXITED EXPORT</w:t>
            </w:r>
          </w:p>
        </w:tc>
      </w:tr>
      <w:tr w:rsidR="002333F8" w:rsidRPr="00CE316A" w14:paraId="197C3770" w14:textId="77DE3226" w:rsidTr="002333F8">
        <w:tc>
          <w:tcPr>
            <w:tcW w:w="852" w:type="dxa"/>
          </w:tcPr>
          <w:p w14:paraId="36D30B43" w14:textId="180AF8A3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IE583</w:t>
            </w:r>
          </w:p>
        </w:tc>
        <w:tc>
          <w:tcPr>
            <w:tcW w:w="1092" w:type="dxa"/>
          </w:tcPr>
          <w:p w14:paraId="7A67C588" w14:textId="4CEBD165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CD583C.xsd</w:t>
            </w:r>
          </w:p>
        </w:tc>
        <w:tc>
          <w:tcPr>
            <w:tcW w:w="3477" w:type="dxa"/>
          </w:tcPr>
          <w:p w14:paraId="504586ED" w14:textId="3A188861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INFORMACIJE O IZSTOPU IZVOŽENEGA BLAGA</w:t>
            </w:r>
          </w:p>
        </w:tc>
        <w:tc>
          <w:tcPr>
            <w:tcW w:w="3552" w:type="dxa"/>
          </w:tcPr>
          <w:p w14:paraId="5963D1F2" w14:textId="409FDF4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INFORMATION ON NON-EXITED EXPORT</w:t>
            </w:r>
          </w:p>
        </w:tc>
      </w:tr>
      <w:tr w:rsidR="002333F8" w:rsidRPr="00CE316A" w14:paraId="6FD338E3" w14:textId="26AF48CB" w:rsidTr="002333F8">
        <w:tc>
          <w:tcPr>
            <w:tcW w:w="852" w:type="dxa"/>
          </w:tcPr>
          <w:p w14:paraId="305FD83C" w14:textId="203DB2D9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IE599</w:t>
            </w:r>
          </w:p>
        </w:tc>
        <w:tc>
          <w:tcPr>
            <w:tcW w:w="1092" w:type="dxa"/>
          </w:tcPr>
          <w:p w14:paraId="23C69D8B" w14:textId="0DCCE1AB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CD599C.xsd</w:t>
            </w:r>
          </w:p>
        </w:tc>
        <w:tc>
          <w:tcPr>
            <w:tcW w:w="3477" w:type="dxa"/>
          </w:tcPr>
          <w:p w14:paraId="61DA2BF3" w14:textId="5A34CEF9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KONČNO OBVESTILO O IZVOZ BLAGA</w:t>
            </w:r>
          </w:p>
        </w:tc>
        <w:tc>
          <w:tcPr>
            <w:tcW w:w="3552" w:type="dxa"/>
          </w:tcPr>
          <w:p w14:paraId="67F739AE" w14:textId="66979FCB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NOTIFICATION</w:t>
            </w:r>
          </w:p>
        </w:tc>
      </w:tr>
      <w:tr w:rsidR="002333F8" w:rsidRPr="00CE316A" w14:paraId="3E07EEF2" w14:textId="1EF12F1C" w:rsidTr="002333F8">
        <w:tc>
          <w:tcPr>
            <w:tcW w:w="852" w:type="dxa"/>
          </w:tcPr>
          <w:p w14:paraId="283C7B20" w14:textId="514197A5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IE609</w:t>
            </w:r>
          </w:p>
        </w:tc>
        <w:tc>
          <w:tcPr>
            <w:tcW w:w="1092" w:type="dxa"/>
          </w:tcPr>
          <w:p w14:paraId="6B4A051B" w14:textId="07FA05A9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CD609C.xsd</w:t>
            </w:r>
          </w:p>
        </w:tc>
        <w:tc>
          <w:tcPr>
            <w:tcW w:w="3477" w:type="dxa"/>
          </w:tcPr>
          <w:p w14:paraId="6316C153" w14:textId="36F5093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ODLOČITVI GLEDE  ZAHTEVE ZA RAZVELJAVITEV IZSTOPNE SKUPNE DEKLARACIJE ALI PONOVNEGA IZVOZA</w:t>
            </w:r>
          </w:p>
        </w:tc>
        <w:tc>
          <w:tcPr>
            <w:tcW w:w="3552" w:type="dxa"/>
          </w:tcPr>
          <w:p w14:paraId="334C3273" w14:textId="467A763C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EXS/REN INVALIDATION DECISION</w:t>
            </w:r>
          </w:p>
        </w:tc>
      </w:tr>
      <w:tr w:rsidR="002333F8" w:rsidRPr="00CE316A" w14:paraId="7A057F12" w14:textId="40FCBDF0" w:rsidTr="002333F8">
        <w:tc>
          <w:tcPr>
            <w:tcW w:w="852" w:type="dxa"/>
          </w:tcPr>
          <w:p w14:paraId="56470C12" w14:textId="5E93F76D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IE614</w:t>
            </w:r>
          </w:p>
        </w:tc>
        <w:tc>
          <w:tcPr>
            <w:tcW w:w="1092" w:type="dxa"/>
          </w:tcPr>
          <w:p w14:paraId="36F2A7A8" w14:textId="1DB7E223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CD614C.xsd</w:t>
            </w:r>
          </w:p>
        </w:tc>
        <w:tc>
          <w:tcPr>
            <w:tcW w:w="3477" w:type="dxa"/>
          </w:tcPr>
          <w:p w14:paraId="00D94B36" w14:textId="716F45E4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ZAHTEVA ZA RAZVELJAVITEV IZSTOPNE SKUPNE DEKLARACIJE ALI PONOVNEGA IZVOZA</w:t>
            </w:r>
          </w:p>
        </w:tc>
        <w:tc>
          <w:tcPr>
            <w:tcW w:w="3552" w:type="dxa"/>
          </w:tcPr>
          <w:p w14:paraId="7EA6FB1C" w14:textId="5F5FFF7D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EXS/REN INVALIDATION REQUEST</w:t>
            </w:r>
          </w:p>
        </w:tc>
      </w:tr>
      <w:tr w:rsidR="002333F8" w:rsidRPr="00CE316A" w14:paraId="4B9E6EC5" w14:textId="44F8C189" w:rsidTr="002333F8">
        <w:tc>
          <w:tcPr>
            <w:tcW w:w="852" w:type="dxa"/>
          </w:tcPr>
          <w:p w14:paraId="38A4CC05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IE615</w:t>
            </w:r>
          </w:p>
        </w:tc>
        <w:tc>
          <w:tcPr>
            <w:tcW w:w="1092" w:type="dxa"/>
          </w:tcPr>
          <w:p w14:paraId="7F50046B" w14:textId="326B25F8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CD615C.xsd</w:t>
            </w:r>
          </w:p>
        </w:tc>
        <w:tc>
          <w:tcPr>
            <w:tcW w:w="3477" w:type="dxa"/>
          </w:tcPr>
          <w:p w14:paraId="6DFB0F73" w14:textId="54D91D89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IZSTOPNA SKUPNA DEKLARACIJA</w:t>
            </w:r>
          </w:p>
        </w:tc>
        <w:tc>
          <w:tcPr>
            <w:tcW w:w="3552" w:type="dxa"/>
          </w:tcPr>
          <w:p w14:paraId="2533BE93" w14:textId="2D88A3A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SUMMARY DECLARATION</w:t>
            </w:r>
          </w:p>
        </w:tc>
      </w:tr>
      <w:tr w:rsidR="002333F8" w:rsidRPr="00CE316A" w14:paraId="578AD5B0" w14:textId="7097405E" w:rsidTr="002333F8">
        <w:tc>
          <w:tcPr>
            <w:tcW w:w="852" w:type="dxa"/>
          </w:tcPr>
          <w:p w14:paraId="3C8996B1" w14:textId="7777777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IE628</w:t>
            </w:r>
          </w:p>
        </w:tc>
        <w:tc>
          <w:tcPr>
            <w:tcW w:w="1092" w:type="dxa"/>
          </w:tcPr>
          <w:p w14:paraId="3354ADC9" w14:textId="539C58FC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CD628C.xsd</w:t>
            </w:r>
          </w:p>
        </w:tc>
        <w:tc>
          <w:tcPr>
            <w:tcW w:w="3477" w:type="dxa"/>
          </w:tcPr>
          <w:p w14:paraId="2EE6FC80" w14:textId="284EE53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SPREJEM IZSTOPNE SKUPNE DEKLARACIJE</w:t>
            </w:r>
          </w:p>
        </w:tc>
        <w:tc>
          <w:tcPr>
            <w:tcW w:w="3552" w:type="dxa"/>
          </w:tcPr>
          <w:p w14:paraId="0566C677" w14:textId="7C10E325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SUMMARY DECLARATION ACKNOWLEDGEMENT</w:t>
            </w:r>
          </w:p>
        </w:tc>
      </w:tr>
      <w:tr w:rsidR="002333F8" w:rsidRPr="00CE316A" w14:paraId="430514F0" w14:textId="233F71A8" w:rsidTr="002333F8">
        <w:tc>
          <w:tcPr>
            <w:tcW w:w="852" w:type="dxa"/>
          </w:tcPr>
          <w:p w14:paraId="286C558F" w14:textId="0494B953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IE917</w:t>
            </w:r>
          </w:p>
        </w:tc>
        <w:tc>
          <w:tcPr>
            <w:tcW w:w="1092" w:type="dxa"/>
          </w:tcPr>
          <w:p w14:paraId="0D55F681" w14:textId="300E96BC" w:rsidR="002333F8" w:rsidRPr="003F3351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CD9</w:t>
            </w:r>
            <w:r>
              <w:rPr>
                <w:rFonts w:asciiTheme="minorHAnsi" w:hAnsiTheme="minorHAnsi" w:cstheme="minorHAnsi"/>
                <w:szCs w:val="18"/>
              </w:rPr>
              <w:t>1</w:t>
            </w:r>
            <w:r w:rsidRPr="00CE316A">
              <w:rPr>
                <w:rFonts w:asciiTheme="minorHAnsi" w:hAnsiTheme="minorHAnsi" w:cstheme="minorHAnsi"/>
                <w:szCs w:val="18"/>
              </w:rPr>
              <w:t>7C.xsd</w:t>
            </w:r>
          </w:p>
        </w:tc>
        <w:tc>
          <w:tcPr>
            <w:tcW w:w="3477" w:type="dxa"/>
          </w:tcPr>
          <w:p w14:paraId="5FE52E59" w14:textId="75BC3DA7" w:rsidR="002333F8" w:rsidRPr="003F3351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XML napake</w:t>
            </w:r>
          </w:p>
        </w:tc>
        <w:tc>
          <w:tcPr>
            <w:tcW w:w="3552" w:type="dxa"/>
          </w:tcPr>
          <w:p w14:paraId="5F1B1B73" w14:textId="0494EA17" w:rsidR="002333F8" w:rsidRPr="00CE316A" w:rsidRDefault="002333F8" w:rsidP="0085510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3F3351">
              <w:rPr>
                <w:rFonts w:asciiTheme="minorHAnsi" w:hAnsiTheme="minorHAnsi" w:cstheme="minorHAnsi"/>
                <w:szCs w:val="18"/>
              </w:rPr>
              <w:t>XML NACK</w:t>
            </w:r>
          </w:p>
        </w:tc>
      </w:tr>
    </w:tbl>
    <w:p w14:paraId="7232A5E8" w14:textId="0E6E0C14" w:rsidR="00656EE6" w:rsidRDefault="00656EE6" w:rsidP="00656EE6">
      <w:pPr>
        <w:pStyle w:val="Heading2"/>
      </w:pPr>
      <w:bookmarkStart w:id="37" w:name="_Toc86311065"/>
      <w:bookmarkStart w:id="38" w:name="_Toc216770128"/>
      <w:bookmarkEnd w:id="33"/>
      <w:bookmarkEnd w:id="34"/>
      <w:bookmarkEnd w:id="35"/>
      <w:bookmarkEnd w:id="36"/>
      <w:r>
        <w:t>Sheme</w:t>
      </w:r>
      <w:r w:rsidR="006C0585">
        <w:t xml:space="preserve"> sporočil</w:t>
      </w:r>
      <w:bookmarkEnd w:id="37"/>
    </w:p>
    <w:p w14:paraId="395D1C48" w14:textId="2CB0F80A" w:rsidR="00656EE6" w:rsidRDefault="00656EE6" w:rsidP="000C1988">
      <w:pPr>
        <w:pStyle w:val="Odstavek"/>
      </w:pPr>
      <w:r w:rsidRPr="00B628F2">
        <w:t>Elektronsko sporočil</w:t>
      </w:r>
      <w:r>
        <w:t>o</w:t>
      </w:r>
      <w:r w:rsidRPr="00B628F2">
        <w:t xml:space="preserve"> </w:t>
      </w:r>
      <w:r>
        <w:t>mora biti sestavljeno tako, kot ga predpisujejo XSD</w:t>
      </w:r>
      <w:r w:rsidR="000C1988">
        <w:t xml:space="preserve"> sheme</w:t>
      </w:r>
      <w:r>
        <w:t>. XSD sheme vsebujejo tudi shemo, ki določa elemente elektronskih sporočil, ki so skupni vsem elektronskim sporočilom, ki se izmenjujejo znotraj SIA</w:t>
      </w:r>
      <w:r w:rsidR="00814F51">
        <w:t>E</w:t>
      </w:r>
      <w:r>
        <w:t>S2.</w:t>
      </w:r>
    </w:p>
    <w:p w14:paraId="1604237E" w14:textId="77777777" w:rsidR="000E7829" w:rsidRDefault="000E7829" w:rsidP="000E7829">
      <w:pPr>
        <w:pStyle w:val="Odstavek"/>
      </w:pPr>
      <w:r>
        <w:t>XSD sheme:</w:t>
      </w:r>
    </w:p>
    <w:p w14:paraId="119C1A7D" w14:textId="37D258D7" w:rsidR="000C1988" w:rsidRDefault="000E7829" w:rsidP="000E7829">
      <w:pPr>
        <w:pStyle w:val="Odstavek"/>
        <w:rPr>
          <w:bCs/>
          <w:kern w:val="36"/>
        </w:rPr>
      </w:pPr>
      <w:r>
        <w:t xml:space="preserve">  </w:t>
      </w:r>
      <w:r>
        <w:rPr>
          <w:bCs/>
          <w:kern w:val="36"/>
        </w:rPr>
        <w:object w:dxaOrig="751" w:dyaOrig="810" w14:anchorId="6AB0632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.5pt;height:40.5pt" o:ole="">
            <v:imagedata r:id="rId20" o:title=""/>
          </v:shape>
          <o:OLEObject Type="Embed" ProgID="Package" ShapeID="_x0000_i1025" DrawAspect="Content" ObjectID="_1696924653" r:id="rId21"/>
        </w:object>
      </w:r>
    </w:p>
    <w:p w14:paraId="1BA6EF33" w14:textId="0E5FEB58" w:rsidR="000E7829" w:rsidRDefault="000E7829" w:rsidP="000E7829">
      <w:pPr>
        <w:pStyle w:val="Odstavek"/>
        <w:rPr>
          <w:bCs/>
          <w:kern w:val="36"/>
        </w:rPr>
      </w:pPr>
      <w:r>
        <w:rPr>
          <w:bCs/>
          <w:kern w:val="36"/>
        </w:rPr>
        <w:t>XML primeri sporočil:</w:t>
      </w:r>
    </w:p>
    <w:p w14:paraId="10D43B68" w14:textId="465C77FD" w:rsidR="000E7829" w:rsidRDefault="000E7829" w:rsidP="000E7829">
      <w:pPr>
        <w:pStyle w:val="Odstavek"/>
        <w:rPr>
          <w:bCs/>
          <w:kern w:val="36"/>
        </w:rPr>
      </w:pPr>
      <w:r>
        <w:rPr>
          <w:bCs/>
          <w:kern w:val="36"/>
        </w:rPr>
        <w:object w:dxaOrig="795" w:dyaOrig="810" w14:anchorId="77710868">
          <v:shape id="_x0000_i1026" type="#_x0000_t75" style="width:39.5pt;height:40.5pt" o:ole="">
            <v:imagedata r:id="rId22" o:title=""/>
          </v:shape>
          <o:OLEObject Type="Embed" ProgID="Package" ShapeID="_x0000_i1026" DrawAspect="Content" ObjectID="_1696924654" r:id="rId23"/>
        </w:object>
      </w:r>
    </w:p>
    <w:p w14:paraId="33A1DDD7" w14:textId="7F5357F0" w:rsidR="000E7829" w:rsidRDefault="000E7829" w:rsidP="000E7829">
      <w:pPr>
        <w:pStyle w:val="Odstavek"/>
        <w:rPr>
          <w:bCs/>
          <w:kern w:val="36"/>
        </w:rPr>
      </w:pPr>
      <w:r>
        <w:rPr>
          <w:bCs/>
          <w:kern w:val="36"/>
        </w:rPr>
        <w:t>Preglednice sporočil z opisi polj (in povezavami na polja v SIAES, ECS ter ISD)</w:t>
      </w:r>
      <w:r w:rsidR="008E56A5">
        <w:rPr>
          <w:bCs/>
          <w:kern w:val="36"/>
        </w:rPr>
        <w:t>:</w:t>
      </w:r>
    </w:p>
    <w:p w14:paraId="4116B88B" w14:textId="2D2268FF" w:rsidR="008E56A5" w:rsidRDefault="008E56A5" w:rsidP="000E7829">
      <w:pPr>
        <w:pStyle w:val="Odstavek"/>
        <w:rPr>
          <w:bCs/>
          <w:kern w:val="36"/>
        </w:rPr>
      </w:pPr>
      <w:r>
        <w:rPr>
          <w:bCs/>
          <w:kern w:val="36"/>
        </w:rPr>
        <w:object w:dxaOrig="976" w:dyaOrig="810" w14:anchorId="1C22D508">
          <v:shape id="_x0000_i1027" type="#_x0000_t75" style="width:49pt;height:40.5pt" o:ole="">
            <v:imagedata r:id="rId24" o:title=""/>
          </v:shape>
          <o:OLEObject Type="Embed" ProgID="Package" ShapeID="_x0000_i1027" DrawAspect="Content" ObjectID="_1696924655" r:id="rId25"/>
        </w:object>
      </w:r>
    </w:p>
    <w:p w14:paraId="4B98A437" w14:textId="0A2221CE" w:rsidR="00E253CF" w:rsidRDefault="00E253CF" w:rsidP="00E253CF">
      <w:pPr>
        <w:pStyle w:val="Heading1"/>
      </w:pPr>
      <w:bookmarkStart w:id="39" w:name="_Toc86311066"/>
      <w:r>
        <w:t>Povezava elementov iz Header sheme z elementi iz sporočil tipa IE</w:t>
      </w:r>
      <w:bookmarkEnd w:id="38"/>
      <w:bookmarkEnd w:id="39"/>
    </w:p>
    <w:p w14:paraId="132337B9" w14:textId="1CAB9AF2" w:rsidR="00E253CF" w:rsidRDefault="006E46F6" w:rsidP="000C1988">
      <w:pPr>
        <w:pStyle w:val="Odstavek"/>
      </w:pPr>
      <w:r w:rsidRPr="006E46F6">
        <w:t xml:space="preserve">Ker so sporočila IE obdana z ovojnico in v celoti šifrirana, je potrebno osnovne podatke, ki omogočajo pravilno upravljanje sporočila (pošiljatelj, naslovnik </w:t>
      </w:r>
      <w:proofErr w:type="spellStart"/>
      <w:r w:rsidRPr="006E46F6">
        <w:t>ipd</w:t>
      </w:r>
      <w:proofErr w:type="spellEnd"/>
      <w:r w:rsidRPr="006E46F6">
        <w:t>…) ponoviti v glavi ovojnice, ki se ne šifrira. Spodaj je povezovalna tabela med glavo ovojnice in glavo IE sporočil.</w:t>
      </w:r>
      <w:r w:rsidR="0052770A">
        <w:t xml:space="preserve"> XSD shema glave sporočila se nahaja v datoteki </w:t>
      </w:r>
      <w:r w:rsidR="0052770A" w:rsidRPr="0052770A">
        <w:t>Header-1.xsd</w:t>
      </w:r>
      <w:r w:rsidR="0052770A">
        <w:t>.</w:t>
      </w:r>
    </w:p>
    <w:tbl>
      <w:tblPr>
        <w:tblW w:w="7938" w:type="dxa"/>
        <w:tblInd w:w="70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075"/>
        <w:gridCol w:w="2611"/>
        <w:gridCol w:w="1842"/>
        <w:gridCol w:w="2410"/>
      </w:tblGrid>
      <w:tr w:rsidR="00E253CF" w:rsidRPr="00FD2222" w14:paraId="76EBBDE3" w14:textId="3E680B5B" w:rsidTr="00E253CF">
        <w:trPr>
          <w:tblHeader/>
        </w:trPr>
        <w:tc>
          <w:tcPr>
            <w:tcW w:w="3686" w:type="dxa"/>
            <w:gridSpan w:val="2"/>
            <w:shd w:val="solid" w:color="000000" w:fill="FFFFFF"/>
          </w:tcPr>
          <w:p w14:paraId="3052E36E" w14:textId="41CCBA02" w:rsidR="00E253CF" w:rsidRPr="00FD2222" w:rsidRDefault="00E253CF" w:rsidP="00E253CF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bookmarkStart w:id="40" w:name="OLE_LINK126"/>
            <w:bookmarkStart w:id="41" w:name="OLE_LINK127"/>
            <w:r>
              <w:rPr>
                <w:rFonts w:cs="Arial"/>
                <w:b/>
                <w:bCs/>
                <w:color w:val="auto"/>
                <w:sz w:val="20"/>
              </w:rPr>
              <w:lastRenderedPageBreak/>
              <w:t>Element glave ovojnice Header-1</w:t>
            </w:r>
            <w:r w:rsidRPr="00FD2222">
              <w:rPr>
                <w:rFonts w:cs="Arial"/>
                <w:b/>
                <w:bCs/>
                <w:color w:val="auto"/>
                <w:sz w:val="20"/>
              </w:rPr>
              <w:t xml:space="preserve"> </w:t>
            </w:r>
          </w:p>
        </w:tc>
        <w:tc>
          <w:tcPr>
            <w:tcW w:w="4252" w:type="dxa"/>
            <w:gridSpan w:val="2"/>
            <w:shd w:val="solid" w:color="000000" w:fill="FFFFFF"/>
          </w:tcPr>
          <w:p w14:paraId="388880D8" w14:textId="7D730AD8" w:rsidR="00E253CF" w:rsidRPr="00FD2222" w:rsidRDefault="00E253CF" w:rsidP="00E253CF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 glave IE sporočila</w:t>
            </w:r>
          </w:p>
        </w:tc>
      </w:tr>
      <w:tr w:rsidR="00E253CF" w:rsidRPr="00FD2222" w14:paraId="5C4D5BE1" w14:textId="77777777" w:rsidTr="006E46F6">
        <w:trPr>
          <w:tblHeader/>
        </w:trPr>
        <w:tc>
          <w:tcPr>
            <w:tcW w:w="1075" w:type="dxa"/>
            <w:shd w:val="solid" w:color="000000" w:fill="FFFFFF"/>
          </w:tcPr>
          <w:p w14:paraId="25836F3C" w14:textId="4D26B314" w:rsidR="00E253CF" w:rsidRPr="00FD2222" w:rsidRDefault="00E253CF" w:rsidP="00E253CF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</w:t>
            </w:r>
          </w:p>
        </w:tc>
        <w:tc>
          <w:tcPr>
            <w:tcW w:w="2611" w:type="dxa"/>
            <w:shd w:val="solid" w:color="000000" w:fill="FFFFFF"/>
          </w:tcPr>
          <w:p w14:paraId="3E4F25D7" w14:textId="006AB585" w:rsidR="00E253CF" w:rsidRPr="00FD2222" w:rsidRDefault="00E253CF" w:rsidP="00E253CF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Opis vsebine</w:t>
            </w:r>
          </w:p>
        </w:tc>
        <w:tc>
          <w:tcPr>
            <w:tcW w:w="1842" w:type="dxa"/>
            <w:tcBorders>
              <w:bottom w:val="single" w:sz="6" w:space="0" w:color="000000"/>
            </w:tcBorders>
            <w:shd w:val="solid" w:color="000000" w:fill="FFFFFF"/>
          </w:tcPr>
          <w:p w14:paraId="7D6B8929" w14:textId="12843E56" w:rsidR="00E253CF" w:rsidRPr="00FD2222" w:rsidRDefault="006E46F6" w:rsidP="00E253CF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</w:t>
            </w:r>
          </w:p>
        </w:tc>
        <w:tc>
          <w:tcPr>
            <w:tcW w:w="2410" w:type="dxa"/>
            <w:shd w:val="solid" w:color="000000" w:fill="FFFFFF"/>
          </w:tcPr>
          <w:p w14:paraId="2179E4DB" w14:textId="71A6A996" w:rsidR="00E253CF" w:rsidRPr="00FD2222" w:rsidRDefault="006E46F6" w:rsidP="00E253CF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Opis vsebine</w:t>
            </w:r>
          </w:p>
        </w:tc>
      </w:tr>
      <w:tr w:rsidR="00E253CF" w:rsidRPr="00FD2222" w14:paraId="396FEB20" w14:textId="67C3AFB0" w:rsidTr="006E46F6">
        <w:tc>
          <w:tcPr>
            <w:tcW w:w="1075" w:type="dxa"/>
          </w:tcPr>
          <w:p w14:paraId="4CE09FE1" w14:textId="38E46EE7" w:rsidR="00E253CF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Referenca</w:t>
            </w:r>
          </w:p>
        </w:tc>
        <w:tc>
          <w:tcPr>
            <w:tcW w:w="2611" w:type="dxa"/>
            <w:tcBorders>
              <w:right w:val="single" w:sz="18" w:space="0" w:color="000000"/>
            </w:tcBorders>
          </w:tcPr>
          <w:p w14:paraId="606262AA" w14:textId="50ED0C30" w:rsidR="00E253CF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Uporabniška oznaka sporočila</w:t>
            </w:r>
          </w:p>
        </w:tc>
        <w:tc>
          <w:tcPr>
            <w:tcW w:w="1842" w:type="dxa"/>
            <w:tcBorders>
              <w:left w:val="single" w:sz="18" w:space="0" w:color="000000"/>
            </w:tcBorders>
          </w:tcPr>
          <w:p w14:paraId="5C17C04E" w14:textId="3F5FE353" w:rsidR="00E253CF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tms</w:t>
            </w:r>
            <w:proofErr w:type="spellEnd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:</w:t>
            </w:r>
            <w:r w:rsidR="00716E54">
              <w:t xml:space="preserve"> </w:t>
            </w:r>
            <w:proofErr w:type="spellStart"/>
            <w:r w:rsidR="00716E54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</w:p>
        </w:tc>
        <w:tc>
          <w:tcPr>
            <w:tcW w:w="2410" w:type="dxa"/>
          </w:tcPr>
          <w:p w14:paraId="5937EF3E" w14:textId="1518E57E" w:rsidR="00E253CF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Uporabniška oznaka sporočila</w:t>
            </w:r>
          </w:p>
        </w:tc>
      </w:tr>
      <w:tr w:rsidR="006E46F6" w:rsidRPr="00FD2222" w14:paraId="7B4110E5" w14:textId="51E20479" w:rsidTr="006E46F6">
        <w:tc>
          <w:tcPr>
            <w:tcW w:w="1075" w:type="dxa"/>
          </w:tcPr>
          <w:p w14:paraId="159BFC86" w14:textId="57C81023" w:rsidR="006E46F6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DSPrejDrz</w:t>
            </w:r>
            <w:proofErr w:type="spellEnd"/>
          </w:p>
        </w:tc>
        <w:tc>
          <w:tcPr>
            <w:tcW w:w="2611" w:type="dxa"/>
            <w:tcBorders>
              <w:right w:val="single" w:sz="18" w:space="0" w:color="000000"/>
            </w:tcBorders>
          </w:tcPr>
          <w:p w14:paraId="5605DC40" w14:textId="77777777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Dvočrkovna oznaka države</w:t>
            </w:r>
          </w:p>
          <w:p w14:paraId="1C33689D" w14:textId="39DF7092" w:rsidR="006E46F6" w:rsidRPr="00FD2222" w:rsidRDefault="006E46F6" w:rsidP="006E46F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prejemnika (npr. SI)</w:t>
            </w:r>
          </w:p>
        </w:tc>
        <w:tc>
          <w:tcPr>
            <w:tcW w:w="1842" w:type="dxa"/>
            <w:vMerge w:val="restart"/>
            <w:tcBorders>
              <w:left w:val="single" w:sz="18" w:space="0" w:color="000000"/>
            </w:tcBorders>
          </w:tcPr>
          <w:p w14:paraId="31C230C9" w14:textId="0E07FF23" w:rsidR="006E46F6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tms:MessageRecipient</w:t>
            </w:r>
            <w:proofErr w:type="spellEnd"/>
          </w:p>
        </w:tc>
        <w:tc>
          <w:tcPr>
            <w:tcW w:w="2410" w:type="dxa"/>
            <w:vMerge w:val="restart"/>
          </w:tcPr>
          <w:p w14:paraId="66D285D3" w14:textId="2767F7E3" w:rsidR="006E46F6" w:rsidRPr="00FD2222" w:rsidRDefault="006E46F6" w:rsidP="006E46F6">
            <w:pPr>
              <w:pStyle w:val="Tabela1"/>
              <w:rPr>
                <w:rFonts w:cs="Arial"/>
                <w:sz w:val="20"/>
              </w:rPr>
            </w:pPr>
          </w:p>
        </w:tc>
      </w:tr>
      <w:tr w:rsidR="006E46F6" w:rsidRPr="00FD2222" w14:paraId="37A386D5" w14:textId="3564D0C3" w:rsidTr="006E46F6">
        <w:tc>
          <w:tcPr>
            <w:tcW w:w="1075" w:type="dxa"/>
          </w:tcPr>
          <w:p w14:paraId="0A32146F" w14:textId="6D6DDAE4" w:rsidR="006E46F6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DSPrej</w:t>
            </w:r>
            <w:proofErr w:type="spellEnd"/>
          </w:p>
        </w:tc>
        <w:tc>
          <w:tcPr>
            <w:tcW w:w="2611" w:type="dxa"/>
            <w:tcBorders>
              <w:right w:val="single" w:sz="18" w:space="0" w:color="000000"/>
            </w:tcBorders>
          </w:tcPr>
          <w:p w14:paraId="7B89065F" w14:textId="77777777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Davčna številka podjetja če je</w:t>
            </w:r>
          </w:p>
          <w:p w14:paraId="52C65788" w14:textId="77777777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prejemnik podjetje (npr.</w:t>
            </w:r>
          </w:p>
          <w:p w14:paraId="1E18E156" w14:textId="77777777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11111111) ali</w:t>
            </w:r>
          </w:p>
          <w:p w14:paraId="3B896D6B" w14:textId="290F4A7F" w:rsidR="006E46F6" w:rsidRDefault="000364E8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 w:rsidRPr="000364E8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>77695771</w:t>
            </w:r>
            <w:r w:rsidR="006E46F6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 xml:space="preserve"> </w:t>
            </w:r>
            <w:r w:rsidR="006E46F6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če je prejemnik</w:t>
            </w:r>
          </w:p>
          <w:p w14:paraId="3E46A7E3" w14:textId="22377F29" w:rsidR="006E46F6" w:rsidRPr="00FD2222" w:rsidRDefault="006E46F6" w:rsidP="006E46F6">
            <w:pPr>
              <w:pStyle w:val="Tabela1"/>
              <w:rPr>
                <w:rFonts w:cs="Arial"/>
                <w:sz w:val="20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EMCS</w:t>
            </w:r>
          </w:p>
        </w:tc>
        <w:tc>
          <w:tcPr>
            <w:tcW w:w="1842" w:type="dxa"/>
            <w:vMerge/>
            <w:tcBorders>
              <w:left w:val="single" w:sz="18" w:space="0" w:color="000000"/>
            </w:tcBorders>
          </w:tcPr>
          <w:p w14:paraId="15F25A98" w14:textId="77777777" w:rsidR="006E46F6" w:rsidRDefault="006E46F6" w:rsidP="00E253CF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  <w:tc>
          <w:tcPr>
            <w:tcW w:w="2410" w:type="dxa"/>
            <w:vMerge/>
          </w:tcPr>
          <w:p w14:paraId="77A98BE6" w14:textId="77777777" w:rsidR="006E46F6" w:rsidRDefault="006E46F6" w:rsidP="00E253CF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</w:tr>
      <w:tr w:rsidR="006E46F6" w:rsidRPr="00FD2222" w14:paraId="1617836F" w14:textId="3E68E633" w:rsidTr="006E46F6">
        <w:tc>
          <w:tcPr>
            <w:tcW w:w="1075" w:type="dxa"/>
          </w:tcPr>
          <w:p w14:paraId="17786B47" w14:textId="0C1C2679" w:rsidR="006E46F6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OEnPrej</w:t>
            </w:r>
            <w:proofErr w:type="spellEnd"/>
          </w:p>
        </w:tc>
        <w:tc>
          <w:tcPr>
            <w:tcW w:w="2611" w:type="dxa"/>
            <w:tcBorders>
              <w:right w:val="single" w:sz="18" w:space="0" w:color="000000"/>
            </w:tcBorders>
          </w:tcPr>
          <w:p w14:paraId="69EC2160" w14:textId="77777777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Lokacija podjetja če je</w:t>
            </w:r>
          </w:p>
          <w:p w14:paraId="22C941CF" w14:textId="1E50EC73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prejemnik podjetje (</w:t>
            </w:r>
            <w:r w:rsidR="00712630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002</w:t>
            </w:r>
            <w:r w:rsidR="00712630">
              <w:rPr>
                <w:rStyle w:val="FootnoteReference"/>
                <w:rFonts w:ascii="ArialMT" w:hAnsi="ArialMT" w:cs="ArialMT"/>
                <w:spacing w:val="0"/>
                <w:sz w:val="16"/>
                <w:szCs w:val="16"/>
                <w:lang w:eastAsia="sl-SI"/>
              </w:rPr>
              <w:footnoteReference w:id="2"/>
            </w:r>
            <w:r w:rsidR="00712630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-spletna aplikacija EMCS, 004-RIP izmenjava z EMCS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) ali</w:t>
            </w:r>
          </w:p>
          <w:p w14:paraId="01B84ABA" w14:textId="1DEE6530" w:rsidR="006E46F6" w:rsidRPr="00FD2222" w:rsidRDefault="006E46F6" w:rsidP="006E46F6">
            <w:pPr>
              <w:pStyle w:val="Tabela1"/>
              <w:rPr>
                <w:rFonts w:cs="Arial"/>
                <w:sz w:val="20"/>
                <w:lang w:eastAsia="sl-SI"/>
              </w:rPr>
            </w:pPr>
            <w:r>
              <w:rPr>
                <w:rFonts w:ascii="Arial-BoldMT" w:hAnsi="Arial-BoldMT" w:cs="Arial-BoldMT"/>
                <w:b/>
                <w:bCs/>
                <w:sz w:val="16"/>
                <w:szCs w:val="16"/>
                <w:lang w:eastAsia="sl-SI"/>
              </w:rPr>
              <w:t xml:space="preserve">800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če je prejemnik EMCS</w:t>
            </w:r>
          </w:p>
        </w:tc>
        <w:tc>
          <w:tcPr>
            <w:tcW w:w="1842" w:type="dxa"/>
            <w:vMerge/>
            <w:tcBorders>
              <w:left w:val="single" w:sz="18" w:space="0" w:color="000000"/>
            </w:tcBorders>
          </w:tcPr>
          <w:p w14:paraId="091DEEA0" w14:textId="77777777" w:rsidR="006E46F6" w:rsidRDefault="006E46F6" w:rsidP="00E253CF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  <w:tc>
          <w:tcPr>
            <w:tcW w:w="2410" w:type="dxa"/>
            <w:vMerge/>
          </w:tcPr>
          <w:p w14:paraId="5953FEE1" w14:textId="77777777" w:rsidR="006E46F6" w:rsidRDefault="006E46F6" w:rsidP="00E253CF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</w:tr>
      <w:tr w:rsidR="006E46F6" w:rsidRPr="00FD2222" w14:paraId="1DA68411" w14:textId="0665DB1A" w:rsidTr="006E46F6">
        <w:tc>
          <w:tcPr>
            <w:tcW w:w="1075" w:type="dxa"/>
          </w:tcPr>
          <w:p w14:paraId="1F1A0635" w14:textId="733DED15" w:rsidR="006E46F6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DSPosDrz</w:t>
            </w:r>
            <w:proofErr w:type="spellEnd"/>
          </w:p>
        </w:tc>
        <w:tc>
          <w:tcPr>
            <w:tcW w:w="2611" w:type="dxa"/>
            <w:tcBorders>
              <w:right w:val="single" w:sz="18" w:space="0" w:color="000000"/>
            </w:tcBorders>
          </w:tcPr>
          <w:p w14:paraId="446CD14E" w14:textId="5E27ED98" w:rsidR="006E46F6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SI</w:t>
            </w:r>
          </w:p>
        </w:tc>
        <w:tc>
          <w:tcPr>
            <w:tcW w:w="1842" w:type="dxa"/>
            <w:vMerge w:val="restart"/>
            <w:tcBorders>
              <w:left w:val="single" w:sz="18" w:space="0" w:color="000000"/>
            </w:tcBorders>
          </w:tcPr>
          <w:p w14:paraId="3F34BBC5" w14:textId="62B03C9B" w:rsidR="006E46F6" w:rsidRDefault="006E46F6" w:rsidP="00E253CF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tms:MessageSender</w:t>
            </w:r>
            <w:proofErr w:type="spellEnd"/>
          </w:p>
        </w:tc>
        <w:tc>
          <w:tcPr>
            <w:tcW w:w="2410" w:type="dxa"/>
            <w:vMerge w:val="restart"/>
          </w:tcPr>
          <w:p w14:paraId="0C93345D" w14:textId="6F3F46A9" w:rsidR="006E46F6" w:rsidRDefault="006E46F6" w:rsidP="006E46F6">
            <w:pPr>
              <w:pStyle w:val="Tabela1"/>
              <w:rPr>
                <w:rFonts w:cs="Arial"/>
                <w:sz w:val="20"/>
              </w:rPr>
            </w:pPr>
          </w:p>
        </w:tc>
      </w:tr>
      <w:tr w:rsidR="006E46F6" w:rsidRPr="00FD2222" w14:paraId="04E59A5C" w14:textId="064C84F1" w:rsidTr="006E46F6">
        <w:tc>
          <w:tcPr>
            <w:tcW w:w="1075" w:type="dxa"/>
          </w:tcPr>
          <w:p w14:paraId="182534C7" w14:textId="16B17B6C" w:rsidR="006E46F6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DSPos</w:t>
            </w:r>
            <w:proofErr w:type="spellEnd"/>
          </w:p>
        </w:tc>
        <w:tc>
          <w:tcPr>
            <w:tcW w:w="2611" w:type="dxa"/>
            <w:tcBorders>
              <w:right w:val="single" w:sz="18" w:space="0" w:color="000000"/>
            </w:tcBorders>
          </w:tcPr>
          <w:p w14:paraId="27BF9F8E" w14:textId="77777777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Davčna številka podjetja če je</w:t>
            </w:r>
          </w:p>
          <w:p w14:paraId="7D58D416" w14:textId="77777777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pošiljatelj podjetje (npr.</w:t>
            </w:r>
          </w:p>
          <w:p w14:paraId="53CD5776" w14:textId="77777777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22222222) ali</w:t>
            </w:r>
          </w:p>
          <w:p w14:paraId="66667D66" w14:textId="25811818" w:rsidR="006E46F6" w:rsidRPr="00FD2222" w:rsidRDefault="000364E8" w:rsidP="006E46F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 w:rsidRPr="000364E8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>77695771</w:t>
            </w:r>
            <w:r w:rsidR="006E46F6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 xml:space="preserve"> </w:t>
            </w:r>
            <w:r w:rsidR="006E46F6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če je pošiljatelj EMCS</w:t>
            </w:r>
          </w:p>
        </w:tc>
        <w:tc>
          <w:tcPr>
            <w:tcW w:w="1842" w:type="dxa"/>
            <w:vMerge/>
            <w:tcBorders>
              <w:left w:val="single" w:sz="18" w:space="0" w:color="000000"/>
            </w:tcBorders>
          </w:tcPr>
          <w:p w14:paraId="555BD11C" w14:textId="77777777" w:rsidR="006E46F6" w:rsidRDefault="006E46F6" w:rsidP="00E253CF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</w:p>
        </w:tc>
        <w:tc>
          <w:tcPr>
            <w:tcW w:w="2410" w:type="dxa"/>
            <w:vMerge/>
          </w:tcPr>
          <w:p w14:paraId="4094CB05" w14:textId="77777777" w:rsidR="006E46F6" w:rsidRDefault="006E46F6" w:rsidP="00E253CF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</w:p>
        </w:tc>
      </w:tr>
      <w:tr w:rsidR="006E46F6" w:rsidRPr="00FD2222" w14:paraId="4A3B565B" w14:textId="273D64DF" w:rsidTr="006E46F6">
        <w:tc>
          <w:tcPr>
            <w:tcW w:w="1075" w:type="dxa"/>
          </w:tcPr>
          <w:p w14:paraId="775F68E6" w14:textId="67C16935" w:rsidR="006E46F6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OEnPos</w:t>
            </w:r>
            <w:proofErr w:type="spellEnd"/>
          </w:p>
        </w:tc>
        <w:tc>
          <w:tcPr>
            <w:tcW w:w="2611" w:type="dxa"/>
            <w:tcBorders>
              <w:right w:val="single" w:sz="18" w:space="0" w:color="000000"/>
            </w:tcBorders>
          </w:tcPr>
          <w:p w14:paraId="2B354BE0" w14:textId="77777777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Lokacija podjetja če je pošiljatelj</w:t>
            </w:r>
          </w:p>
          <w:p w14:paraId="36ACA2A6" w14:textId="0312C952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podjetje </w:t>
            </w:r>
            <w:r w:rsidR="00712630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(002-spletna aplikacija EMCS, 004-RIP izmenjava z EMCS) 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ali</w:t>
            </w:r>
          </w:p>
          <w:p w14:paraId="22484993" w14:textId="17E87EB8" w:rsidR="006E46F6" w:rsidRPr="00FD2222" w:rsidRDefault="006E46F6" w:rsidP="006E46F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-BoldMT" w:hAnsi="Arial-BoldMT" w:cs="Arial-BoldMT"/>
                <w:b/>
                <w:bCs/>
                <w:sz w:val="16"/>
                <w:szCs w:val="16"/>
                <w:lang w:eastAsia="sl-SI"/>
              </w:rPr>
              <w:t xml:space="preserve">800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če je pošiljatelj EMCS</w:t>
            </w:r>
          </w:p>
        </w:tc>
        <w:tc>
          <w:tcPr>
            <w:tcW w:w="1842" w:type="dxa"/>
            <w:vMerge/>
            <w:tcBorders>
              <w:left w:val="single" w:sz="18" w:space="0" w:color="000000"/>
            </w:tcBorders>
          </w:tcPr>
          <w:p w14:paraId="373C64D0" w14:textId="77777777" w:rsidR="006E46F6" w:rsidRDefault="006E46F6" w:rsidP="00E253CF">
            <w:pPr>
              <w:pStyle w:val="Tabela1"/>
              <w:rPr>
                <w:rFonts w:cs="Arial"/>
                <w:sz w:val="20"/>
              </w:rPr>
            </w:pPr>
          </w:p>
        </w:tc>
        <w:tc>
          <w:tcPr>
            <w:tcW w:w="2410" w:type="dxa"/>
            <w:vMerge/>
          </w:tcPr>
          <w:p w14:paraId="7953819F" w14:textId="77777777" w:rsidR="006E46F6" w:rsidRDefault="006E46F6" w:rsidP="00E253CF">
            <w:pPr>
              <w:pStyle w:val="Tabela1"/>
              <w:rPr>
                <w:rFonts w:cs="Arial"/>
                <w:sz w:val="20"/>
              </w:rPr>
            </w:pPr>
          </w:p>
        </w:tc>
      </w:tr>
      <w:tr w:rsidR="00E253CF" w:rsidRPr="00FD2222" w14:paraId="231E3FD4" w14:textId="13A09CF6" w:rsidTr="006E46F6">
        <w:tc>
          <w:tcPr>
            <w:tcW w:w="1075" w:type="dxa"/>
          </w:tcPr>
          <w:p w14:paraId="616CC59C" w14:textId="2EDF9233" w:rsidR="00E253CF" w:rsidRPr="00FD2222" w:rsidRDefault="006E46F6" w:rsidP="00E253CF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Datum</w:t>
            </w:r>
          </w:p>
        </w:tc>
        <w:tc>
          <w:tcPr>
            <w:tcW w:w="2611" w:type="dxa"/>
            <w:tcBorders>
              <w:right w:val="single" w:sz="18" w:space="0" w:color="000000"/>
            </w:tcBorders>
          </w:tcPr>
          <w:p w14:paraId="66337808" w14:textId="77777777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Datum priprave sporočila</w:t>
            </w:r>
          </w:p>
          <w:p w14:paraId="24E5E8BC" w14:textId="5F90A5A5" w:rsidR="00E253CF" w:rsidRPr="00FD2222" w:rsidRDefault="006E46F6" w:rsidP="006E46F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(YYYY-MM-DD)</w:t>
            </w:r>
          </w:p>
        </w:tc>
        <w:tc>
          <w:tcPr>
            <w:tcW w:w="1842" w:type="dxa"/>
            <w:tcBorders>
              <w:left w:val="single" w:sz="18" w:space="0" w:color="000000"/>
            </w:tcBorders>
          </w:tcPr>
          <w:p w14:paraId="10B53183" w14:textId="6FB6780C" w:rsidR="00E253CF" w:rsidRDefault="006E46F6" w:rsidP="00E253CF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proofErr w:type="spellStart"/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tms:DateOfPreparation</w:t>
            </w:r>
            <w:proofErr w:type="spellEnd"/>
          </w:p>
        </w:tc>
        <w:tc>
          <w:tcPr>
            <w:tcW w:w="2410" w:type="dxa"/>
          </w:tcPr>
          <w:p w14:paraId="2954EEA7" w14:textId="77777777" w:rsidR="006E46F6" w:rsidRDefault="006E46F6" w:rsidP="006E46F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Datum</w:t>
            </w:r>
          </w:p>
          <w:p w14:paraId="13B247EF" w14:textId="3A54413A" w:rsidR="00E253CF" w:rsidRDefault="006E46F6" w:rsidP="006E46F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(YYYY-MM-DD)</w:t>
            </w:r>
          </w:p>
        </w:tc>
      </w:tr>
    </w:tbl>
    <w:bookmarkEnd w:id="40"/>
    <w:bookmarkEnd w:id="41"/>
    <w:p w14:paraId="582820CC" w14:textId="49E57972" w:rsidR="00E253CF" w:rsidRDefault="006E46F6" w:rsidP="006E46F6">
      <w:pPr>
        <w:pStyle w:val="BodyText"/>
        <w:ind w:left="567"/>
        <w:jc w:val="center"/>
        <w:rPr>
          <w:rFonts w:cs="Arial"/>
          <w:sz w:val="18"/>
          <w:szCs w:val="18"/>
          <w:lang w:eastAsia="sl-SI"/>
        </w:rPr>
      </w:pPr>
      <w:r w:rsidRPr="006E46F6">
        <w:rPr>
          <w:rFonts w:cs="Arial"/>
          <w:sz w:val="18"/>
          <w:szCs w:val="18"/>
          <w:lang w:eastAsia="sl-SI"/>
        </w:rPr>
        <w:t>Povezovalna tabela med glavo ovojnice in glavo IE sporočil</w:t>
      </w:r>
      <w:r w:rsidR="00712630">
        <w:rPr>
          <w:rFonts w:cs="Arial"/>
          <w:sz w:val="18"/>
          <w:szCs w:val="18"/>
          <w:lang w:eastAsia="sl-SI"/>
        </w:rPr>
        <w:t>+</w:t>
      </w:r>
    </w:p>
    <w:p w14:paraId="5EFC5776" w14:textId="77777777" w:rsidR="00162B9C" w:rsidRDefault="00162B9C">
      <w:pPr>
        <w:ind w:left="0"/>
        <w:rPr>
          <w:b/>
          <w:caps/>
          <w:color w:val="000000"/>
          <w:spacing w:val="0"/>
          <w:kern w:val="20"/>
          <w:sz w:val="24"/>
          <w:lang w:eastAsia="sl-SI"/>
        </w:rPr>
      </w:pPr>
      <w:r>
        <w:rPr>
          <w:lang w:eastAsia="sl-SI"/>
        </w:rPr>
        <w:br w:type="page"/>
      </w:r>
    </w:p>
    <w:p w14:paraId="644650B0" w14:textId="77777777" w:rsidR="00AC5B69" w:rsidRPr="00AC5B69" w:rsidRDefault="00AC5B69" w:rsidP="00AC5B69">
      <w:pPr>
        <w:pStyle w:val="PartTitle"/>
        <w:tabs>
          <w:tab w:val="clear" w:pos="432"/>
        </w:tabs>
        <w:ind w:left="7371" w:firstLine="0"/>
        <w:rPr>
          <w:rFonts w:ascii="Calibri" w:hAnsi="Calibri"/>
        </w:rPr>
      </w:pPr>
    </w:p>
    <w:p w14:paraId="78926D5D" w14:textId="1303AE57" w:rsidR="00AC5B69" w:rsidRPr="004C0256" w:rsidRDefault="00B13BF3" w:rsidP="00AC5B69">
      <w:pPr>
        <w:pStyle w:val="SectionLabel"/>
        <w:rPr>
          <w:rFonts w:cs="Arial"/>
        </w:rPr>
      </w:pPr>
      <w:bookmarkStart w:id="42" w:name="_Toc86311067"/>
      <w:r>
        <w:rPr>
          <w:rFonts w:cs="Arial"/>
        </w:rPr>
        <w:t>O</w:t>
      </w:r>
      <w:r w:rsidR="00A614EF">
        <w:rPr>
          <w:rFonts w:cs="Arial"/>
        </w:rPr>
        <w:t>P</w:t>
      </w:r>
      <w:r>
        <w:rPr>
          <w:rFonts w:cs="Arial"/>
        </w:rPr>
        <w:t>isi izmenjave sporočil</w:t>
      </w:r>
      <w:bookmarkEnd w:id="42"/>
    </w:p>
    <w:p w14:paraId="247A8B89" w14:textId="77777777" w:rsidR="00AC5B69" w:rsidRPr="00966C87" w:rsidRDefault="00AC5B69" w:rsidP="00AC5B69">
      <w:pPr>
        <w:pStyle w:val="Heading1"/>
      </w:pPr>
      <w:bookmarkStart w:id="43" w:name="_Toc86311068"/>
      <w:r>
        <w:t>Splošno</w:t>
      </w:r>
      <w:bookmarkEnd w:id="43"/>
    </w:p>
    <w:p w14:paraId="33BF57DE" w14:textId="5DCE0B6A" w:rsidR="00017FAB" w:rsidRPr="00162B9C" w:rsidRDefault="008355EF" w:rsidP="00162B9C">
      <w:pPr>
        <w:pStyle w:val="Odstavek"/>
        <w:keepNext/>
      </w:pPr>
      <w:r w:rsidRPr="00162B9C">
        <w:t xml:space="preserve">V nadaljevanju </w:t>
      </w:r>
      <w:r w:rsidR="006773A5" w:rsidRPr="00162B9C">
        <w:t xml:space="preserve">so opisani </w:t>
      </w:r>
      <w:r w:rsidRPr="00162B9C">
        <w:t>protokol</w:t>
      </w:r>
      <w:r w:rsidR="006773A5" w:rsidRPr="00162B9C">
        <w:t>i</w:t>
      </w:r>
      <w:r w:rsidRPr="00162B9C">
        <w:t xml:space="preserve"> za izmenjavo sporočil</w:t>
      </w:r>
      <w:r w:rsidR="006773A5" w:rsidRPr="00162B9C">
        <w:t xml:space="preserve"> zunanje domene</w:t>
      </w:r>
      <w:r w:rsidR="00B13BF3">
        <w:t xml:space="preserve"> (scenariji izmenjave</w:t>
      </w:r>
      <w:r w:rsidR="00217049">
        <w:t>, ki so osnova za testne scenarije</w:t>
      </w:r>
      <w:r w:rsidR="00B13BF3">
        <w:t>)</w:t>
      </w:r>
      <w:r w:rsidR="006773A5" w:rsidRPr="00162B9C">
        <w:t>.</w:t>
      </w:r>
      <w:r w:rsidR="00162B9C" w:rsidRPr="00162B9C">
        <w:t xml:space="preserve"> </w:t>
      </w:r>
      <w:r w:rsidR="006773A5" w:rsidRPr="00162B9C">
        <w:t>Izmenjava sporočil med gospodarskimi s</w:t>
      </w:r>
      <w:r w:rsidR="00A614EF">
        <w:t>u</w:t>
      </w:r>
      <w:r w:rsidR="006773A5" w:rsidRPr="00162B9C">
        <w:t xml:space="preserve">bjekti in </w:t>
      </w:r>
      <w:r w:rsidRPr="00162B9C">
        <w:t>avtomatizirani</w:t>
      </w:r>
      <w:r w:rsidR="006773A5" w:rsidRPr="00162B9C">
        <w:t>m</w:t>
      </w:r>
      <w:r w:rsidRPr="00162B9C">
        <w:t xml:space="preserve"> izvozni</w:t>
      </w:r>
      <w:r w:rsidR="006773A5" w:rsidRPr="00162B9C">
        <w:t>m</w:t>
      </w:r>
      <w:r w:rsidRPr="00162B9C">
        <w:t xml:space="preserve"> sistem</w:t>
      </w:r>
      <w:r w:rsidR="006773A5" w:rsidRPr="00162B9C">
        <w:t xml:space="preserve">om </w:t>
      </w:r>
      <w:r w:rsidRPr="00162B9C">
        <w:t>(</w:t>
      </w:r>
      <w:r w:rsidR="006773A5" w:rsidRPr="00162B9C">
        <w:t>SI</w:t>
      </w:r>
      <w:r w:rsidRPr="00162B9C">
        <w:t>AES</w:t>
      </w:r>
      <w:r w:rsidR="006773A5" w:rsidRPr="00162B9C">
        <w:t>2</w:t>
      </w:r>
      <w:r w:rsidRPr="00162B9C">
        <w:t>)</w:t>
      </w:r>
      <w:r w:rsidR="000E32BC" w:rsidRPr="00162B9C">
        <w:t>. P</w:t>
      </w:r>
      <w:r w:rsidRPr="00162B9C">
        <w:t xml:space="preserve">odprte izmenjave </w:t>
      </w:r>
      <w:r w:rsidR="000E32BC" w:rsidRPr="00162B9C">
        <w:t xml:space="preserve">sporočil </w:t>
      </w:r>
      <w:r w:rsidRPr="00162B9C">
        <w:t xml:space="preserve">in vpletene strani so povzete na sliki </w:t>
      </w:r>
      <w:r w:rsidR="000E32BC" w:rsidRPr="00162B9C">
        <w:t xml:space="preserve">1 </w:t>
      </w:r>
      <w:r w:rsidRPr="00162B9C">
        <w:t xml:space="preserve">spodaj. </w:t>
      </w:r>
      <w:r w:rsidR="00195A1B" w:rsidRPr="00162B9C">
        <w:t>To ni</w:t>
      </w:r>
      <w:r w:rsidRPr="00162B9C">
        <w:t xml:space="preserve"> diagram</w:t>
      </w:r>
      <w:r w:rsidR="00162B9C" w:rsidRPr="00162B9C">
        <w:t xml:space="preserve"> </w:t>
      </w:r>
      <w:r w:rsidRPr="00162B9C">
        <w:t>časovnega zaporedja; je povzetek različnih možnih virov in ciljev za različne izmenjave informacij</w:t>
      </w:r>
      <w:r w:rsidR="00162B9C" w:rsidRPr="00162B9C">
        <w:t>.</w:t>
      </w:r>
      <w:bookmarkStart w:id="44" w:name="_Toc54964665"/>
      <w:r w:rsidR="004F5550" w:rsidRPr="00162B9C">
        <w:t xml:space="preserve"> </w:t>
      </w:r>
    </w:p>
    <w:p w14:paraId="0E3FE9F7" w14:textId="77777777" w:rsidR="006E02D3" w:rsidRDefault="006E02D3" w:rsidP="006E02D3">
      <w:pPr>
        <w:pStyle w:val="BodyText"/>
        <w:keepNext/>
      </w:pPr>
      <w:r w:rsidRPr="006E02D3">
        <w:rPr>
          <w:noProof/>
        </w:rPr>
        <w:drawing>
          <wp:inline distT="0" distB="0" distL="0" distR="0" wp14:anchorId="575CCD82" wp14:editId="25DA6A9B">
            <wp:extent cx="4389120" cy="3440301"/>
            <wp:effectExtent l="0" t="0" r="0" b="8255"/>
            <wp:docPr id="3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Diagram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96762" cy="3446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A33A97" w14:textId="5C75ABA9" w:rsidR="00FF3D67" w:rsidRDefault="006E02D3" w:rsidP="006E02D3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017FAB">
        <w:t>1</w:t>
      </w:r>
      <w:r>
        <w:fldChar w:fldCharType="end"/>
      </w:r>
      <w:r w:rsidRPr="006E02D3">
        <w:t xml:space="preserve"> </w:t>
      </w:r>
      <w:r>
        <w:t>Pregled izmenjave sporočil zunanje domene</w:t>
      </w:r>
    </w:p>
    <w:p w14:paraId="78376125" w14:textId="77777777" w:rsidR="006E02D3" w:rsidRPr="006E02D3" w:rsidRDefault="006E02D3" w:rsidP="006E02D3">
      <w:pPr>
        <w:pStyle w:val="BodyText"/>
      </w:pPr>
    </w:p>
    <w:p w14:paraId="63D0FE6D" w14:textId="4F246E2C" w:rsidR="00AE1895" w:rsidRDefault="00AE1895" w:rsidP="00AE1895">
      <w:pPr>
        <w:pStyle w:val="Heading3"/>
      </w:pPr>
      <w:bookmarkStart w:id="45" w:name="_Toc86311069"/>
      <w:r>
        <w:lastRenderedPageBreak/>
        <w:t>Osnovni proces izvoznega postopka</w:t>
      </w:r>
      <w:bookmarkEnd w:id="45"/>
    </w:p>
    <w:p w14:paraId="0675B19A" w14:textId="77777777" w:rsidR="00AE1895" w:rsidRDefault="00AE1895" w:rsidP="00E045E8">
      <w:pPr>
        <w:pStyle w:val="Odstavek"/>
        <w:keepNext/>
        <w:jc w:val="both"/>
      </w:pPr>
      <w:r>
        <w:t xml:space="preserve">Osnovni proces izvoza predstavlja standardni postopek oz. postopanje s standardno izvozno carinsko deklaracijo. </w:t>
      </w:r>
    </w:p>
    <w:p w14:paraId="5BF94FC2" w14:textId="5F516412" w:rsidR="00AE1895" w:rsidRDefault="00AE1895" w:rsidP="00E045E8">
      <w:pPr>
        <w:pStyle w:val="Odstavek"/>
        <w:keepNext/>
      </w:pPr>
      <w:r>
        <w:t>Ta proces predstavlja tudi osnovo za večino drugih procesov, ki ta proces v svojih specifikah dodatno razširjajo.</w:t>
      </w:r>
    </w:p>
    <w:p w14:paraId="7FB8DC86" w14:textId="77777777" w:rsidR="00AE1895" w:rsidRDefault="00AE1895" w:rsidP="00AE1895">
      <w:pPr>
        <w:pStyle w:val="Odstavek"/>
        <w:keepNext/>
      </w:pPr>
      <w:r>
        <w:rPr>
          <w:noProof/>
        </w:rPr>
        <w:drawing>
          <wp:inline distT="0" distB="0" distL="0" distR="0" wp14:anchorId="60FDFC34" wp14:editId="44A8F657">
            <wp:extent cx="4554122" cy="6657975"/>
            <wp:effectExtent l="0" t="0" r="0" b="0"/>
            <wp:docPr id="37" name="Picture 37" descr="Timelin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Timeline&#10;&#10;Description automatically generated with low confidence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69826" cy="6680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8FEA6" w14:textId="5DBC04E5" w:rsidR="00AE1895" w:rsidRDefault="00AE1895" w:rsidP="00AE1895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2</w:t>
      </w:r>
      <w:r>
        <w:fldChar w:fldCharType="end"/>
      </w:r>
      <w:r>
        <w:t xml:space="preserve"> </w:t>
      </w:r>
      <w:r w:rsidRPr="00AE1895">
        <w:t>Osnovni proces izvoznega postopka</w:t>
      </w:r>
    </w:p>
    <w:p w14:paraId="4141EB67" w14:textId="77777777" w:rsidR="00AE1895" w:rsidRDefault="00AE1895" w:rsidP="00AE1895">
      <w:pPr>
        <w:pStyle w:val="Odstavek"/>
      </w:pPr>
    </w:p>
    <w:p w14:paraId="04CF0D79" w14:textId="31F1758E" w:rsidR="004A6945" w:rsidRDefault="004A6945" w:rsidP="004A6945">
      <w:pPr>
        <w:pStyle w:val="Heading3"/>
      </w:pPr>
      <w:bookmarkStart w:id="46" w:name="_Toc54964611"/>
      <w:bookmarkStart w:id="47" w:name="_Toc86311070"/>
      <w:bookmarkStart w:id="48" w:name="_Toc54964666"/>
      <w:bookmarkEnd w:id="44"/>
      <w:r>
        <w:lastRenderedPageBreak/>
        <w:t>Posebnosti v primeru kontrole</w:t>
      </w:r>
      <w:r w:rsidRPr="00423247">
        <w:t xml:space="preserve"> na </w:t>
      </w:r>
      <w:r>
        <w:t>u</w:t>
      </w:r>
      <w:r w:rsidRPr="00423247">
        <w:t>radu izvoza in prepustitev deklaracije</w:t>
      </w:r>
      <w:bookmarkEnd w:id="46"/>
      <w:bookmarkEnd w:id="47"/>
    </w:p>
    <w:p w14:paraId="5D0E81DF" w14:textId="13E265FA" w:rsidR="004A6945" w:rsidRDefault="004A6945" w:rsidP="006E223D">
      <w:pPr>
        <w:pStyle w:val="Odstavek"/>
        <w:keepNext/>
        <w:jc w:val="both"/>
      </w:pPr>
      <w:r>
        <w:t xml:space="preserve">Gre za proces, </w:t>
      </w:r>
      <w:r w:rsidRPr="007F4FE5">
        <w:t xml:space="preserve">ko se </w:t>
      </w:r>
      <w:r>
        <w:t>carinski uradnik pri carinskem U</w:t>
      </w:r>
      <w:r w:rsidRPr="007F4FE5">
        <w:t>radu izvoza</w:t>
      </w:r>
      <w:r>
        <w:t>,</w:t>
      </w:r>
      <w:r w:rsidRPr="007F4FE5">
        <w:t xml:space="preserve"> na podlagi rezultatov analize tveganja</w:t>
      </w:r>
      <w:r>
        <w:t xml:space="preserve"> </w:t>
      </w:r>
      <w:r w:rsidRPr="007F4FE5">
        <w:t xml:space="preserve">odloči za </w:t>
      </w:r>
      <w:r>
        <w:t>kontrolo</w:t>
      </w:r>
      <w:r w:rsidRPr="007F4FE5">
        <w:t xml:space="preserve"> blaga, vloženega v standardni deklaraciji.</w:t>
      </w:r>
    </w:p>
    <w:p w14:paraId="7306C75C" w14:textId="77777777" w:rsidR="00CB17F2" w:rsidRDefault="00CB17F2" w:rsidP="00CB17F2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5D92177" wp14:editId="144DEB7A">
            <wp:extent cx="3282648" cy="3505200"/>
            <wp:effectExtent l="0" t="0" r="0" b="0"/>
            <wp:docPr id="38" name="Picture 3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Diagram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87631" cy="351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6EEC01" w14:textId="2CA4AA2A" w:rsidR="004A6945" w:rsidRDefault="00CB17F2" w:rsidP="00CB17F2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3</w:t>
      </w:r>
      <w:r>
        <w:fldChar w:fldCharType="end"/>
      </w:r>
      <w:r>
        <w:t xml:space="preserve"> Posebnosti v primeru kontrole</w:t>
      </w:r>
      <w:r w:rsidRPr="00423247">
        <w:t xml:space="preserve"> na </w:t>
      </w:r>
      <w:r>
        <w:t>u</w:t>
      </w:r>
      <w:r w:rsidRPr="00423247">
        <w:t>radu izvoza in prepustitev deklaracije</w:t>
      </w:r>
    </w:p>
    <w:p w14:paraId="28435B79" w14:textId="2CF08DDD" w:rsidR="005A2F5C" w:rsidRDefault="005A2F5C" w:rsidP="005A2F5C">
      <w:pPr>
        <w:pStyle w:val="Heading3"/>
      </w:pPr>
      <w:bookmarkStart w:id="49" w:name="_Toc54964612"/>
      <w:bookmarkStart w:id="50" w:name="_Toc86311071"/>
      <w:r>
        <w:lastRenderedPageBreak/>
        <w:t>Posebnosti v primeru kontrole</w:t>
      </w:r>
      <w:r w:rsidRPr="00423247">
        <w:t xml:space="preserve"> na </w:t>
      </w:r>
      <w:r w:rsidR="00CD3E76">
        <w:t>u</w:t>
      </w:r>
      <w:r w:rsidRPr="00423247">
        <w:t xml:space="preserve">radu izvoza in </w:t>
      </w:r>
      <w:r>
        <w:t>zavrnitev</w:t>
      </w:r>
      <w:r w:rsidRPr="00423247">
        <w:t xml:space="preserve"> deklaracije</w:t>
      </w:r>
      <w:bookmarkEnd w:id="49"/>
      <w:bookmarkEnd w:id="50"/>
    </w:p>
    <w:p w14:paraId="462B3A8C" w14:textId="237F1900" w:rsidR="005A2F5C" w:rsidRDefault="005A2F5C" w:rsidP="00E045E8">
      <w:pPr>
        <w:pStyle w:val="Odstavek"/>
        <w:keepNext/>
        <w:jc w:val="both"/>
      </w:pPr>
      <w:r>
        <w:t xml:space="preserve">Gre za proces, </w:t>
      </w:r>
      <w:r w:rsidRPr="007F4FE5">
        <w:t xml:space="preserve">ko se </w:t>
      </w:r>
      <w:r>
        <w:t>carinski uradnik pri carinskem U</w:t>
      </w:r>
      <w:r w:rsidRPr="007F4FE5">
        <w:t>radu izvoza</w:t>
      </w:r>
      <w:r>
        <w:t>,</w:t>
      </w:r>
      <w:r w:rsidRPr="007F4FE5">
        <w:t xml:space="preserve"> na podlagi rezultatov analize tveganja</w:t>
      </w:r>
      <w:r>
        <w:t xml:space="preserve"> </w:t>
      </w:r>
      <w:r w:rsidRPr="007F4FE5">
        <w:t xml:space="preserve">odloči za </w:t>
      </w:r>
      <w:r>
        <w:t>kontrolo</w:t>
      </w:r>
      <w:r w:rsidRPr="007F4FE5">
        <w:t xml:space="preserve"> blaga, vlo</w:t>
      </w:r>
      <w:r>
        <w:t xml:space="preserve">ženega v standardni deklaraciji </w:t>
      </w:r>
      <w:r w:rsidRPr="00A14A6C">
        <w:t xml:space="preserve">nato pa odloči, da ne bo </w:t>
      </w:r>
      <w:r>
        <w:t>prepustil deklaracije.</w:t>
      </w:r>
    </w:p>
    <w:p w14:paraId="3638BC10" w14:textId="77777777" w:rsidR="00CD3E76" w:rsidRDefault="00CD3E76" w:rsidP="00CD3E76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24D2039" wp14:editId="2AF04E2D">
            <wp:extent cx="3381375" cy="3056412"/>
            <wp:effectExtent l="0" t="0" r="0" b="0"/>
            <wp:docPr id="39" name="Picture 39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Diagram, schematic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90230" cy="3064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ED3F0" w14:textId="519EEC53" w:rsidR="00CD3E76" w:rsidRDefault="00CD3E76" w:rsidP="00CD3E76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4</w:t>
      </w:r>
      <w:r>
        <w:fldChar w:fldCharType="end"/>
      </w:r>
      <w:r>
        <w:t xml:space="preserve"> Posebnosti v primeru kontrole</w:t>
      </w:r>
      <w:r w:rsidRPr="00423247">
        <w:t xml:space="preserve"> na </w:t>
      </w:r>
      <w:r>
        <w:t>u</w:t>
      </w:r>
      <w:r w:rsidRPr="00423247">
        <w:t xml:space="preserve">radu izvoza in </w:t>
      </w:r>
      <w:r>
        <w:t xml:space="preserve">zavrnitev </w:t>
      </w:r>
      <w:r w:rsidRPr="00423247">
        <w:t>deklaracije</w:t>
      </w:r>
    </w:p>
    <w:p w14:paraId="3E577B82" w14:textId="1200E6D1" w:rsidR="002F7A4A" w:rsidRDefault="002F7A4A" w:rsidP="002F7A4A">
      <w:pPr>
        <w:pStyle w:val="Heading3"/>
      </w:pPr>
      <w:bookmarkStart w:id="51" w:name="_Toc54964613"/>
      <w:bookmarkStart w:id="52" w:name="_Toc86311072"/>
      <w:r>
        <w:lastRenderedPageBreak/>
        <w:t xml:space="preserve">Vložitev deklaracije </w:t>
      </w:r>
      <w:r w:rsidRPr="00423247">
        <w:t xml:space="preserve">na </w:t>
      </w:r>
      <w:r>
        <w:t>u</w:t>
      </w:r>
      <w:r w:rsidRPr="00423247">
        <w:t xml:space="preserve">radu izvoza </w:t>
      </w:r>
      <w:r>
        <w:t>pred predložitvijo blaga</w:t>
      </w:r>
      <w:bookmarkEnd w:id="51"/>
      <w:bookmarkEnd w:id="52"/>
    </w:p>
    <w:p w14:paraId="12211860" w14:textId="3CE4B603" w:rsidR="002F7A4A" w:rsidRDefault="002F7A4A" w:rsidP="00E045E8">
      <w:pPr>
        <w:pStyle w:val="BodyText"/>
        <w:keepNext/>
        <w:ind w:left="720"/>
      </w:pPr>
      <w:r>
        <w:t xml:space="preserve">Gre za proces, </w:t>
      </w:r>
      <w:r w:rsidRPr="007F4FE5">
        <w:t>ko</w:t>
      </w:r>
      <w:r>
        <w:t xml:space="preserve"> deklarant na carinskemu u</w:t>
      </w:r>
      <w:r w:rsidRPr="00EC0AD4">
        <w:t>radu izvoza</w:t>
      </w:r>
      <w:r>
        <w:t xml:space="preserve"> vloži izvozno deklaracijo pred dejansko predložitvijo blaga carinskemu organu.</w:t>
      </w:r>
    </w:p>
    <w:p w14:paraId="4AE60E96" w14:textId="77777777" w:rsidR="002F7A4A" w:rsidRDefault="002F7A4A" w:rsidP="002F7A4A">
      <w:pPr>
        <w:pStyle w:val="BodyText"/>
        <w:keepNext/>
        <w:ind w:left="720"/>
      </w:pPr>
      <w:r>
        <w:rPr>
          <w:noProof/>
        </w:rPr>
        <w:drawing>
          <wp:inline distT="0" distB="0" distL="0" distR="0" wp14:anchorId="76E283A7" wp14:editId="48A16457">
            <wp:extent cx="2962275" cy="3646701"/>
            <wp:effectExtent l="0" t="0" r="0" b="0"/>
            <wp:docPr id="40" name="Picture 4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Diagram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94145" cy="368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27733F" w14:textId="715EAF9B" w:rsidR="002F7A4A" w:rsidRDefault="002F7A4A" w:rsidP="002F7A4A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5</w:t>
      </w:r>
      <w:r>
        <w:fldChar w:fldCharType="end"/>
      </w:r>
      <w:r>
        <w:t xml:space="preserve"> </w:t>
      </w:r>
      <w:r w:rsidRPr="002F7A4A">
        <w:t>Vložitev deklaracije na uradu izvoza pred predložitvijo blaga</w:t>
      </w:r>
    </w:p>
    <w:p w14:paraId="237DB150" w14:textId="32359ED7" w:rsidR="002F7A4A" w:rsidRDefault="002F7A4A" w:rsidP="002F7A4A">
      <w:pPr>
        <w:pStyle w:val="Heading3"/>
      </w:pPr>
      <w:bookmarkStart w:id="53" w:name="_Toc54964614"/>
      <w:bookmarkStart w:id="54" w:name="_Toc86311073"/>
      <w:r>
        <w:lastRenderedPageBreak/>
        <w:t xml:space="preserve">Vložitev sprememb k deklaraciji </w:t>
      </w:r>
      <w:r w:rsidRPr="00423247">
        <w:t xml:space="preserve">na </w:t>
      </w:r>
      <w:r w:rsidR="006E223D">
        <w:t>u</w:t>
      </w:r>
      <w:r w:rsidRPr="00423247">
        <w:t xml:space="preserve">radu izvoza </w:t>
      </w:r>
      <w:r>
        <w:t>pred predložitvijo blaga</w:t>
      </w:r>
      <w:bookmarkEnd w:id="53"/>
      <w:bookmarkEnd w:id="54"/>
    </w:p>
    <w:p w14:paraId="5A33D3A7" w14:textId="20822DED" w:rsidR="002F7A4A" w:rsidRDefault="002F7A4A" w:rsidP="0002618D">
      <w:pPr>
        <w:pStyle w:val="Odstavek"/>
        <w:keepNext/>
      </w:pPr>
      <w:r>
        <w:t xml:space="preserve">Gre za proces, </w:t>
      </w:r>
      <w:r w:rsidRPr="007F4FE5">
        <w:t>ko</w:t>
      </w:r>
      <w:r>
        <w:t xml:space="preserve"> deklarant carinskemu u</w:t>
      </w:r>
      <w:r w:rsidRPr="00EC0AD4">
        <w:t>radu izvoza</w:t>
      </w:r>
      <w:r>
        <w:t xml:space="preserve"> vloži spremembe predhodno vložene izvozne deklaracije še pred dejansko predložitvijo blaga carinskemu organu.</w:t>
      </w:r>
    </w:p>
    <w:p w14:paraId="26AEA320" w14:textId="77777777" w:rsidR="002F7A4A" w:rsidRDefault="002F7A4A" w:rsidP="002F7A4A">
      <w:pPr>
        <w:pStyle w:val="Odstavek"/>
        <w:keepNext/>
      </w:pPr>
      <w:r>
        <w:rPr>
          <w:noProof/>
        </w:rPr>
        <w:drawing>
          <wp:inline distT="0" distB="0" distL="0" distR="0" wp14:anchorId="7A122243" wp14:editId="0BAAEB8F">
            <wp:extent cx="3038475" cy="4767608"/>
            <wp:effectExtent l="0" t="0" r="0" b="0"/>
            <wp:docPr id="41" name="Picture 4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Diagram&#10;&#10;Description automatically generated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61882" cy="4804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8A09C" w14:textId="6C5B00F9" w:rsidR="002F7A4A" w:rsidRDefault="002F7A4A" w:rsidP="002F7A4A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6</w:t>
      </w:r>
      <w:r>
        <w:fldChar w:fldCharType="end"/>
      </w:r>
      <w:r>
        <w:t xml:space="preserve"> </w:t>
      </w:r>
      <w:r w:rsidRPr="002F7A4A">
        <w:t>Vložitev sprememb k deklaraciji na Uradu izvoza pred predložitvijo blaga</w:t>
      </w:r>
    </w:p>
    <w:p w14:paraId="64EC704F" w14:textId="77777777" w:rsidR="002F7A4A" w:rsidRDefault="002F7A4A" w:rsidP="002F7A4A">
      <w:pPr>
        <w:pStyle w:val="Heading3"/>
      </w:pPr>
      <w:bookmarkStart w:id="55" w:name="_Toc54964615"/>
      <w:bookmarkStart w:id="56" w:name="_Toc86311074"/>
      <w:r>
        <w:lastRenderedPageBreak/>
        <w:t>Neveljavnost</w:t>
      </w:r>
      <w:r w:rsidRPr="006D6DA8">
        <w:t xml:space="preserve"> predhodno vložene deklaracije pred predložitvijo blaga</w:t>
      </w:r>
      <w:bookmarkEnd w:id="55"/>
      <w:bookmarkEnd w:id="56"/>
    </w:p>
    <w:p w14:paraId="7B002F1E" w14:textId="28BADE08" w:rsidR="002F7A4A" w:rsidRDefault="002F7A4A" w:rsidP="0002618D">
      <w:pPr>
        <w:pStyle w:val="Odstavek"/>
        <w:keepNext/>
      </w:pPr>
      <w:r>
        <w:t xml:space="preserve">Gre za proces, </w:t>
      </w:r>
      <w:r w:rsidRPr="007F4FE5">
        <w:t>ko</w:t>
      </w:r>
      <w:r>
        <w:t xml:space="preserve"> deklarant carinskemu u</w:t>
      </w:r>
      <w:r w:rsidRPr="00EC0AD4">
        <w:t>radu izvoza</w:t>
      </w:r>
      <w:r>
        <w:t xml:space="preserve"> vloži zahtevek za izrek neveljavnosti predhodno vložene izvozne deklaracije še pred dejansko predložitvijo blaga carinskemu organu.</w:t>
      </w:r>
    </w:p>
    <w:p w14:paraId="231C9903" w14:textId="77777777" w:rsidR="002F7A4A" w:rsidRDefault="002F7A4A" w:rsidP="002F7A4A">
      <w:pPr>
        <w:pStyle w:val="Odstavek"/>
        <w:keepNext/>
      </w:pPr>
      <w:r>
        <w:rPr>
          <w:noProof/>
        </w:rPr>
        <w:drawing>
          <wp:inline distT="0" distB="0" distL="0" distR="0" wp14:anchorId="041F16C3" wp14:editId="6DD8B24E">
            <wp:extent cx="3343275" cy="3603791"/>
            <wp:effectExtent l="0" t="0" r="0" b="0"/>
            <wp:docPr id="42" name="Picture 4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Diagram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63490" cy="3625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496CD" w14:textId="5969A27A" w:rsidR="002F7A4A" w:rsidRDefault="002F7A4A" w:rsidP="002F7A4A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7</w:t>
      </w:r>
      <w:r>
        <w:fldChar w:fldCharType="end"/>
      </w:r>
      <w:r>
        <w:t xml:space="preserve"> Neveljavnost</w:t>
      </w:r>
      <w:r w:rsidRPr="006D6DA8">
        <w:t xml:space="preserve"> predhodno vložene deklaracije pred predložitvijo blaga</w:t>
      </w:r>
    </w:p>
    <w:p w14:paraId="23A1E98F" w14:textId="73B45C04" w:rsidR="0002618D" w:rsidRDefault="0002618D" w:rsidP="0002618D">
      <w:pPr>
        <w:pStyle w:val="Heading3"/>
      </w:pPr>
      <w:bookmarkStart w:id="57" w:name="_Toc54964616"/>
      <w:bookmarkStart w:id="58" w:name="_Toc86311075"/>
      <w:r>
        <w:lastRenderedPageBreak/>
        <w:t>Potek časovnika po vložitvi izvozne carinske deklara</w:t>
      </w:r>
      <w:r w:rsidR="00B25D26">
        <w:t>c</w:t>
      </w:r>
      <w:r>
        <w:t>ije pred predložitvijo blaga</w:t>
      </w:r>
      <w:bookmarkEnd w:id="57"/>
      <w:bookmarkEnd w:id="58"/>
    </w:p>
    <w:p w14:paraId="64DB2F3F" w14:textId="48230670" w:rsidR="0002618D" w:rsidRDefault="00B25D26" w:rsidP="00B25D26">
      <w:pPr>
        <w:pStyle w:val="Odstavek"/>
        <w:keepNext/>
      </w:pPr>
      <w:r>
        <w:t>D</w:t>
      </w:r>
      <w:r w:rsidR="0002618D">
        <w:t xml:space="preserve">eklarant vloži </w:t>
      </w:r>
      <w:r>
        <w:t>izvozno carinsko deklaracijo pred predložitvijo blaga. Pred predložitvijo blaga poteče časovnik za predložitev blaga in  zato deklarant prejme s</w:t>
      </w:r>
      <w:r w:rsidR="0002618D">
        <w:t>poročilo o zavrn</w:t>
      </w:r>
      <w:r>
        <w:t>itvi izvozne carinske deklaracije</w:t>
      </w:r>
      <w:r w:rsidR="0002618D">
        <w:t>.</w:t>
      </w:r>
    </w:p>
    <w:p w14:paraId="264061C9" w14:textId="77777777" w:rsidR="00B25D26" w:rsidRDefault="0002618D" w:rsidP="00B25D26">
      <w:pPr>
        <w:pStyle w:val="Odstavek"/>
        <w:keepNext/>
      </w:pPr>
      <w:r>
        <w:rPr>
          <w:noProof/>
        </w:rPr>
        <w:drawing>
          <wp:inline distT="0" distB="0" distL="0" distR="0" wp14:anchorId="7D7C7F2B" wp14:editId="22C34214">
            <wp:extent cx="3009900" cy="2953262"/>
            <wp:effectExtent l="0" t="0" r="0" b="0"/>
            <wp:docPr id="43" name="Picture 4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Diagram&#10;&#10;Description automatically generated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16172" cy="2959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06D50" w14:textId="41B8EC59" w:rsidR="0002618D" w:rsidRDefault="00B25D26" w:rsidP="00B25D26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8</w:t>
      </w:r>
      <w:r>
        <w:fldChar w:fldCharType="end"/>
      </w:r>
      <w:r w:rsidR="00E045E8">
        <w:t xml:space="preserve"> </w:t>
      </w:r>
      <w:r w:rsidRPr="00B25D26">
        <w:t>Potek časovnika po vložitvi izvozne carinske deklaracije pred predložitvijo blaga</w:t>
      </w:r>
    </w:p>
    <w:p w14:paraId="03F5A64E" w14:textId="6B6C2272" w:rsidR="0002618D" w:rsidRDefault="0002618D" w:rsidP="0002618D">
      <w:pPr>
        <w:pStyle w:val="Heading3"/>
      </w:pPr>
      <w:bookmarkStart w:id="59" w:name="_Toc86311076"/>
      <w:r>
        <w:t xml:space="preserve">Vložitev neveljavnega sporočila za predložitev blaga po predhodno vloženi deklaraciji </w:t>
      </w:r>
      <w:r w:rsidRPr="00423247">
        <w:t xml:space="preserve">na </w:t>
      </w:r>
      <w:r>
        <w:t>u</w:t>
      </w:r>
      <w:r w:rsidRPr="00423247">
        <w:t>radu izvoza</w:t>
      </w:r>
      <w:bookmarkEnd w:id="59"/>
    </w:p>
    <w:p w14:paraId="62B16F89" w14:textId="4605F22B" w:rsidR="0002618D" w:rsidRDefault="00F03664" w:rsidP="0002618D">
      <w:pPr>
        <w:pStyle w:val="Odstavek"/>
        <w:keepNext/>
      </w:pPr>
      <w:r>
        <w:t>D</w:t>
      </w:r>
      <w:r w:rsidR="0002618D">
        <w:t xml:space="preserve">eklarant vloži </w:t>
      </w:r>
      <w:r>
        <w:t xml:space="preserve">izvozno carinsko deklaracijo (IE515) in blago predloži s </w:t>
      </w:r>
      <w:r w:rsidR="0002618D">
        <w:t>sporočilo</w:t>
      </w:r>
      <w:r>
        <w:t>m</w:t>
      </w:r>
      <w:r w:rsidR="0002618D">
        <w:t xml:space="preserve"> o predložitvi blaga (IE511).</w:t>
      </w:r>
      <w:r w:rsidR="0002618D" w:rsidRPr="00FA2A7C">
        <w:t xml:space="preserve"> </w:t>
      </w:r>
      <w:r w:rsidR="0002618D">
        <w:t xml:space="preserve">Sporočilo o predložitvi </w:t>
      </w:r>
      <w:r>
        <w:t xml:space="preserve">se </w:t>
      </w:r>
      <w:r w:rsidR="0002618D">
        <w:t>zaradi nepravilnosti</w:t>
      </w:r>
      <w:r>
        <w:t xml:space="preserve"> </w:t>
      </w:r>
      <w:r w:rsidR="0002618D">
        <w:t>zavrn</w:t>
      </w:r>
      <w:r>
        <w:t xml:space="preserve">e </w:t>
      </w:r>
      <w:r w:rsidR="0002618D">
        <w:t>(IE566).</w:t>
      </w:r>
      <w:r>
        <w:t xml:space="preserve"> </w:t>
      </w:r>
    </w:p>
    <w:p w14:paraId="4C10C3AC" w14:textId="409FF613" w:rsidR="0002618D" w:rsidRDefault="00E045E8" w:rsidP="0002618D">
      <w:pPr>
        <w:pStyle w:val="Odstavek"/>
        <w:keepNext/>
      </w:pPr>
      <w:r>
        <w:rPr>
          <w:noProof/>
        </w:rPr>
        <w:drawing>
          <wp:inline distT="0" distB="0" distL="0" distR="0" wp14:anchorId="53B015B0" wp14:editId="253CD229">
            <wp:extent cx="2952750" cy="2924175"/>
            <wp:effectExtent l="0" t="0" r="0" b="9525"/>
            <wp:docPr id="51" name="Picture 5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 descr="Diagram&#10;&#10;Description automatically generated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EC961" w14:textId="2573C10D" w:rsidR="006E223D" w:rsidRDefault="0002618D" w:rsidP="0002618D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9</w:t>
      </w:r>
      <w:r>
        <w:fldChar w:fldCharType="end"/>
      </w:r>
      <w:r>
        <w:t xml:space="preserve"> Vložitev neveljavnega sporočila za predložitev blaga po predhodno vloženi deklaraciji </w:t>
      </w:r>
      <w:r w:rsidRPr="00423247">
        <w:t xml:space="preserve">na </w:t>
      </w:r>
      <w:r>
        <w:t>u</w:t>
      </w:r>
      <w:r w:rsidRPr="00423247">
        <w:t>radu izvoza</w:t>
      </w:r>
    </w:p>
    <w:p w14:paraId="2B8756B1" w14:textId="726F0CC3" w:rsidR="002F7A4A" w:rsidRDefault="00A6403A" w:rsidP="002F7A4A">
      <w:pPr>
        <w:pStyle w:val="Heading3"/>
      </w:pPr>
      <w:bookmarkStart w:id="60" w:name="_Toc54964618"/>
      <w:bookmarkStart w:id="61" w:name="_Toc86311077"/>
      <w:r>
        <w:lastRenderedPageBreak/>
        <w:t xml:space="preserve">Vložitev </w:t>
      </w:r>
      <w:r w:rsidR="002F7A4A">
        <w:t>sprememb k standardni deklaraciji</w:t>
      </w:r>
      <w:bookmarkEnd w:id="60"/>
      <w:bookmarkEnd w:id="61"/>
    </w:p>
    <w:p w14:paraId="10BCEFA2" w14:textId="31E8BF4A" w:rsidR="002F7A4A" w:rsidRDefault="00A6403A" w:rsidP="00C309FE">
      <w:pPr>
        <w:pStyle w:val="Odstavek"/>
        <w:keepNext/>
      </w:pPr>
      <w:r>
        <w:t xml:space="preserve">Vložitev sprememb k standardni </w:t>
      </w:r>
      <w:r w:rsidR="002F7A4A">
        <w:t>deklaraciji. Te spremembe na deklaraciji so možne do prepustitve blaga v izvoz</w:t>
      </w:r>
      <w:r w:rsidR="002F7A4A" w:rsidRPr="00C56EC4">
        <w:t>.</w:t>
      </w:r>
    </w:p>
    <w:p w14:paraId="78F172AB" w14:textId="77777777" w:rsidR="00A6403A" w:rsidRDefault="00A6403A" w:rsidP="00A6403A">
      <w:pPr>
        <w:pStyle w:val="Odstavek"/>
        <w:keepNext/>
      </w:pPr>
      <w:r>
        <w:rPr>
          <w:noProof/>
        </w:rPr>
        <w:drawing>
          <wp:inline distT="0" distB="0" distL="0" distR="0" wp14:anchorId="6D0BBE20" wp14:editId="7689C550">
            <wp:extent cx="2819400" cy="2943225"/>
            <wp:effectExtent l="0" t="0" r="0" b="9525"/>
            <wp:docPr id="48" name="Picture 4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Diagram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F3753" w14:textId="0284EBD3" w:rsidR="00A6403A" w:rsidRDefault="00A6403A" w:rsidP="00A6403A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10</w:t>
      </w:r>
      <w:r>
        <w:fldChar w:fldCharType="end"/>
      </w:r>
      <w:r>
        <w:t xml:space="preserve"> </w:t>
      </w:r>
      <w:r w:rsidRPr="00A6403A">
        <w:t>Vložitev sprememb k standardni deklaraciji</w:t>
      </w:r>
    </w:p>
    <w:p w14:paraId="2BBADF5D" w14:textId="77777777" w:rsidR="00C309FE" w:rsidRDefault="00C309FE" w:rsidP="00C309FE">
      <w:pPr>
        <w:pStyle w:val="Heading3"/>
      </w:pPr>
      <w:bookmarkStart w:id="62" w:name="_Toc54964621"/>
      <w:bookmarkStart w:id="63" w:name="_Toc86311078"/>
      <w:bookmarkStart w:id="64" w:name="_Toc54964619"/>
      <w:r>
        <w:t>Zavrnitev sprememb k standardni deklaraciji</w:t>
      </w:r>
      <w:bookmarkEnd w:id="62"/>
      <w:bookmarkEnd w:id="63"/>
    </w:p>
    <w:p w14:paraId="196E3AAE" w14:textId="15C0142D" w:rsidR="00C309FE" w:rsidRDefault="00C309FE" w:rsidP="00C309FE">
      <w:pPr>
        <w:pStyle w:val="Odstavek"/>
        <w:jc w:val="both"/>
      </w:pPr>
      <w:r>
        <w:t>Zavrnitev sprememb k standardni deklaraciji.</w:t>
      </w:r>
    </w:p>
    <w:p w14:paraId="71C1DD2E" w14:textId="77777777" w:rsidR="00C309FE" w:rsidRDefault="00C309FE" w:rsidP="00C309FE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9F53A16" wp14:editId="59F22FA5">
            <wp:extent cx="2886075" cy="2886075"/>
            <wp:effectExtent l="0" t="0" r="9525" b="9525"/>
            <wp:docPr id="49" name="Picture 4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Diagram&#10;&#10;Description automatically generated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26D51" w14:textId="49114C3B" w:rsidR="00C309FE" w:rsidRDefault="00C309FE" w:rsidP="00C309FE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11</w:t>
      </w:r>
      <w:r>
        <w:fldChar w:fldCharType="end"/>
      </w:r>
      <w:r>
        <w:t xml:space="preserve"> Zavrnitev sprememb k standardni deklaraciji</w:t>
      </w:r>
    </w:p>
    <w:p w14:paraId="63EE1112" w14:textId="4CF5171F" w:rsidR="002F7A4A" w:rsidRDefault="002F7A4A" w:rsidP="002F7A4A">
      <w:pPr>
        <w:pStyle w:val="Heading3"/>
      </w:pPr>
      <w:bookmarkStart w:id="65" w:name="_Toc54964620"/>
      <w:bookmarkStart w:id="66" w:name="_Toc86311079"/>
      <w:bookmarkEnd w:id="64"/>
      <w:r>
        <w:lastRenderedPageBreak/>
        <w:t>Zavrnitev izvozne</w:t>
      </w:r>
      <w:r w:rsidRPr="008D0DB4">
        <w:t xml:space="preserve"> </w:t>
      </w:r>
      <w:r>
        <w:t>deklaracije</w:t>
      </w:r>
      <w:bookmarkEnd w:id="65"/>
      <w:bookmarkEnd w:id="66"/>
    </w:p>
    <w:p w14:paraId="292C2B71" w14:textId="7184DA2C" w:rsidR="002F7A4A" w:rsidRDefault="002F7A4A" w:rsidP="003F6E9E">
      <w:pPr>
        <w:pStyle w:val="Odstavek"/>
        <w:keepNext/>
        <w:jc w:val="both"/>
      </w:pPr>
      <w:r>
        <w:t>Gre za proces, ki opisuje scenarij, ko je s strani deklaranta vložena standardna deklaracija zavrnjena na uradu izvoza.</w:t>
      </w:r>
    </w:p>
    <w:p w14:paraId="3AF9C7ED" w14:textId="77777777" w:rsidR="00E31077" w:rsidRDefault="00E31077" w:rsidP="00E31077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1FD9A51" wp14:editId="7915BEA2">
            <wp:extent cx="3190875" cy="1771650"/>
            <wp:effectExtent l="0" t="0" r="9525" b="0"/>
            <wp:docPr id="50" name="Picture 50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 descr="Diagram, box and whisker chart&#10;&#10;Description automatically generated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2C8FE" w14:textId="69A8D689" w:rsidR="00E31077" w:rsidRDefault="00E31077" w:rsidP="00E31077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12</w:t>
      </w:r>
      <w:r>
        <w:fldChar w:fldCharType="end"/>
      </w:r>
      <w:r w:rsidRPr="00E31077">
        <w:t xml:space="preserve"> </w:t>
      </w:r>
      <w:r>
        <w:t>Zavrnitev izvozne</w:t>
      </w:r>
      <w:r w:rsidRPr="008D0DB4">
        <w:t xml:space="preserve"> </w:t>
      </w:r>
      <w:r>
        <w:t>deklaracije</w:t>
      </w:r>
    </w:p>
    <w:p w14:paraId="411C004E" w14:textId="37074318" w:rsidR="00550D3F" w:rsidRDefault="00550D3F" w:rsidP="00550D3F">
      <w:pPr>
        <w:pStyle w:val="Heading3"/>
      </w:pPr>
      <w:bookmarkStart w:id="67" w:name="_Toc86311080"/>
      <w:r>
        <w:t>Izvozna deklaracija v stanj</w:t>
      </w:r>
      <w:r w:rsidR="00304C14">
        <w:t>e</w:t>
      </w:r>
      <w:r>
        <w:t xml:space="preserve"> mirovanja</w:t>
      </w:r>
      <w:bookmarkEnd w:id="67"/>
    </w:p>
    <w:p w14:paraId="525AA20B" w14:textId="705A448F" w:rsidR="00550D3F" w:rsidRDefault="00550D3F" w:rsidP="00550D3F">
      <w:pPr>
        <w:pStyle w:val="Odstavek"/>
        <w:keepNext/>
        <w:jc w:val="both"/>
      </w:pPr>
      <w:r>
        <w:t>Carinski organ lahko izvozno deklaracijo, ki je v kontroli, prestavi v stanje mirovanja. V tem stanju posreduje deklarantu ugotovitve pri izvajanju kontrole, ter predloge za spremembo podatkov.</w:t>
      </w:r>
    </w:p>
    <w:p w14:paraId="60B26652" w14:textId="7B35A64A" w:rsidR="00550D3F" w:rsidRDefault="00304C14" w:rsidP="00550D3F">
      <w:pPr>
        <w:pStyle w:val="Odstavek"/>
        <w:keepNext/>
        <w:jc w:val="both"/>
      </w:pPr>
      <w:r w:rsidRPr="00304C14">
        <w:rPr>
          <w:noProof/>
        </w:rPr>
        <w:drawing>
          <wp:inline distT="0" distB="0" distL="0" distR="0" wp14:anchorId="54395ABE" wp14:editId="2933E6F1">
            <wp:extent cx="5472430" cy="3550920"/>
            <wp:effectExtent l="0" t="0" r="0" b="0"/>
            <wp:docPr id="24" name="Picture 2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Diagram&#10;&#10;Description automatically generated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7243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C525F" w14:textId="21F39021" w:rsidR="00550D3F" w:rsidRDefault="00550D3F" w:rsidP="00550D3F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13</w:t>
      </w:r>
      <w:r>
        <w:fldChar w:fldCharType="end"/>
      </w:r>
      <w:r w:rsidRPr="00E31077">
        <w:t xml:space="preserve"> </w:t>
      </w:r>
      <w:r w:rsidR="00304C14" w:rsidRPr="00304C14">
        <w:t>Izvozna deklaracija v stanje mirovanja</w:t>
      </w:r>
    </w:p>
    <w:p w14:paraId="26A87102" w14:textId="59F25F7F" w:rsidR="00784B0F" w:rsidRDefault="00784B0F" w:rsidP="00784B0F">
      <w:pPr>
        <w:pStyle w:val="Heading3"/>
      </w:pPr>
      <w:bookmarkStart w:id="68" w:name="_Toc86311081"/>
      <w:r>
        <w:t>Zahteva za prepustitev v izvoz</w:t>
      </w:r>
      <w:bookmarkEnd w:id="68"/>
    </w:p>
    <w:p w14:paraId="1734527E" w14:textId="0F304538" w:rsidR="00784B0F" w:rsidRDefault="00784B0F" w:rsidP="00784B0F">
      <w:pPr>
        <w:pStyle w:val="Odstavek"/>
        <w:keepNext/>
        <w:jc w:val="both"/>
      </w:pPr>
      <w:r>
        <w:t xml:space="preserve">Deklarant posreduje sporočilo z oznako da se strinja z ugotovitvami ali pa ne. Carinski organ se bo na podlagi tega odgovora odločil za prepustitev v izvoz ali za zavrnitev izvozne </w:t>
      </w:r>
      <w:r>
        <w:lastRenderedPageBreak/>
        <w:t xml:space="preserve">carinske deklaracije. Druga možnost je vložitev sprememb izvozne carinske deklaracije, kar je sicer običaje proces pošiljanja sprememb k izvozni </w:t>
      </w:r>
      <w:proofErr w:type="spellStart"/>
      <w:r>
        <w:t>carinksi</w:t>
      </w:r>
      <w:proofErr w:type="spellEnd"/>
      <w:r>
        <w:t xml:space="preserve"> deklaraciji.</w:t>
      </w:r>
    </w:p>
    <w:p w14:paraId="6397BD3F" w14:textId="65E03F49" w:rsidR="00784B0F" w:rsidRDefault="00784B0F" w:rsidP="00784B0F">
      <w:pPr>
        <w:pStyle w:val="Odstavek"/>
        <w:keepNext/>
        <w:jc w:val="both"/>
      </w:pPr>
      <w:r w:rsidRPr="00784B0F">
        <w:rPr>
          <w:noProof/>
        </w:rPr>
        <w:drawing>
          <wp:inline distT="0" distB="0" distL="0" distR="0" wp14:anchorId="0D534FA3" wp14:editId="5022E60C">
            <wp:extent cx="4267200" cy="1905000"/>
            <wp:effectExtent l="0" t="0" r="0" b="0"/>
            <wp:docPr id="35" name="Picture 3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Diagram&#10;&#10;Description automatically generated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41225" w14:textId="6B739F7A" w:rsidR="00784B0F" w:rsidRDefault="00784B0F" w:rsidP="00784B0F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14</w:t>
      </w:r>
      <w:r>
        <w:fldChar w:fldCharType="end"/>
      </w:r>
      <w:r w:rsidRPr="00E31077">
        <w:t xml:space="preserve"> </w:t>
      </w:r>
      <w:r>
        <w:t>Zahteva za prepustitev v izvoz</w:t>
      </w:r>
    </w:p>
    <w:p w14:paraId="4C6E5E14" w14:textId="77777777" w:rsidR="00550D3F" w:rsidRPr="00550D3F" w:rsidRDefault="00550D3F" w:rsidP="00550D3F">
      <w:pPr>
        <w:pStyle w:val="BodyText"/>
      </w:pPr>
    </w:p>
    <w:p w14:paraId="3E0375CC" w14:textId="77777777" w:rsidR="002F7A4A" w:rsidRPr="008938BD" w:rsidRDefault="002F7A4A" w:rsidP="002F7A4A">
      <w:pPr>
        <w:pStyle w:val="Heading2"/>
      </w:pPr>
      <w:bookmarkStart w:id="69" w:name="_Toc54392053"/>
      <w:bookmarkStart w:id="70" w:name="_Toc54394499"/>
      <w:bookmarkStart w:id="71" w:name="_Toc54964633"/>
      <w:bookmarkStart w:id="72" w:name="_Toc86311082"/>
      <w:bookmarkEnd w:id="69"/>
      <w:bookmarkEnd w:id="70"/>
      <w:r w:rsidRPr="008938BD">
        <w:t xml:space="preserve">Postopki </w:t>
      </w:r>
      <w:r>
        <w:t>izreka neveljavnosti</w:t>
      </w:r>
      <w:r w:rsidRPr="008938BD">
        <w:t xml:space="preserve"> deklaracije (</w:t>
      </w:r>
      <w:proofErr w:type="spellStart"/>
      <w:r w:rsidRPr="008938BD">
        <w:t>Declaration</w:t>
      </w:r>
      <w:proofErr w:type="spellEnd"/>
      <w:r w:rsidRPr="008938BD">
        <w:t xml:space="preserve"> </w:t>
      </w:r>
      <w:proofErr w:type="spellStart"/>
      <w:r w:rsidRPr="008938BD">
        <w:t>invalidation</w:t>
      </w:r>
      <w:proofErr w:type="spellEnd"/>
      <w:r w:rsidRPr="008938BD">
        <w:t>)</w:t>
      </w:r>
      <w:bookmarkEnd w:id="71"/>
      <w:bookmarkEnd w:id="72"/>
    </w:p>
    <w:p w14:paraId="42BA7017" w14:textId="7B4D18A9" w:rsidR="002F7A4A" w:rsidRDefault="009639E9" w:rsidP="002F7A4A">
      <w:pPr>
        <w:pStyle w:val="Heading3"/>
      </w:pPr>
      <w:bookmarkStart w:id="73" w:name="_Toc54964634"/>
      <w:bookmarkStart w:id="74" w:name="_Toc86311083"/>
      <w:r>
        <w:t xml:space="preserve">Vložitev </w:t>
      </w:r>
      <w:r w:rsidR="002F7A4A">
        <w:t>zahtev</w:t>
      </w:r>
      <w:r>
        <w:t xml:space="preserve">e za razveljavitev izvozne deklaracije </w:t>
      </w:r>
      <w:r w:rsidR="002F7A4A" w:rsidRPr="008938BD">
        <w:t>pred prepustitvijo v izvoz</w:t>
      </w:r>
      <w:bookmarkEnd w:id="73"/>
      <w:bookmarkEnd w:id="74"/>
    </w:p>
    <w:p w14:paraId="765984D0" w14:textId="318C8115" w:rsidR="002F7A4A" w:rsidRDefault="009639E9" w:rsidP="009639E9">
      <w:pPr>
        <w:pStyle w:val="Odstavek"/>
        <w:keepNext/>
        <w:jc w:val="both"/>
      </w:pPr>
      <w:r>
        <w:t>D</w:t>
      </w:r>
      <w:r w:rsidR="002F7A4A" w:rsidRPr="008938BD">
        <w:t>eklarant</w:t>
      </w:r>
      <w:r>
        <w:t xml:space="preserve"> oziroma njegov predstavnik posreduje zahtevo za razveljavitev deklaracije, ko še ta </w:t>
      </w:r>
      <w:r w:rsidR="002F7A4A" w:rsidRPr="008938BD">
        <w:t>ni bila prepuščena v izvoz.</w:t>
      </w:r>
    </w:p>
    <w:p w14:paraId="1D0E4F94" w14:textId="77777777" w:rsidR="009639E9" w:rsidRDefault="009639E9" w:rsidP="009639E9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0037131" wp14:editId="130DBFAA">
            <wp:extent cx="3743325" cy="3843529"/>
            <wp:effectExtent l="0" t="0" r="0" b="5080"/>
            <wp:docPr id="52" name="Picture 5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Diagram&#10;&#10;Description automatically generated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747076" cy="384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0CF81" w14:textId="2B711469" w:rsidR="009639E9" w:rsidRDefault="009639E9" w:rsidP="009639E9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15</w:t>
      </w:r>
      <w:r>
        <w:fldChar w:fldCharType="end"/>
      </w:r>
      <w:r>
        <w:t xml:space="preserve"> Vložitev zahteve za razveljavitev izvozne deklaracije </w:t>
      </w:r>
      <w:r w:rsidRPr="008938BD">
        <w:t>pred prepustitvijo v izvoz</w:t>
      </w:r>
    </w:p>
    <w:p w14:paraId="53F91688" w14:textId="61A5AF05" w:rsidR="002F7A4A" w:rsidRDefault="009639E9" w:rsidP="002F7A4A">
      <w:pPr>
        <w:pStyle w:val="Heading3"/>
      </w:pPr>
      <w:bookmarkStart w:id="75" w:name="_Toc54392057"/>
      <w:bookmarkStart w:id="76" w:name="_Toc54394503"/>
      <w:bookmarkStart w:id="77" w:name="_Toc54964635"/>
      <w:bookmarkStart w:id="78" w:name="_Toc86311084"/>
      <w:bookmarkEnd w:id="75"/>
      <w:bookmarkEnd w:id="76"/>
      <w:r>
        <w:lastRenderedPageBreak/>
        <w:t xml:space="preserve">Vložitev zahteve za </w:t>
      </w:r>
      <w:proofErr w:type="spellStart"/>
      <w:r>
        <w:t>razeljavitev</w:t>
      </w:r>
      <w:proofErr w:type="spellEnd"/>
      <w:r>
        <w:t xml:space="preserve"> izvozne </w:t>
      </w:r>
      <w:r w:rsidR="002F7A4A" w:rsidRPr="008938BD">
        <w:t>deklaracije po prepustitvi v izvoz</w:t>
      </w:r>
      <w:bookmarkEnd w:id="77"/>
      <w:bookmarkEnd w:id="78"/>
    </w:p>
    <w:p w14:paraId="22117632" w14:textId="2FB063CD" w:rsidR="002F7A4A" w:rsidRDefault="009639E9" w:rsidP="009639E9">
      <w:pPr>
        <w:pStyle w:val="Odstavek"/>
        <w:keepNext/>
        <w:jc w:val="both"/>
      </w:pPr>
      <w:r>
        <w:t>D</w:t>
      </w:r>
      <w:r w:rsidRPr="008938BD">
        <w:t>eklarant</w:t>
      </w:r>
      <w:r>
        <w:t xml:space="preserve"> oziroma njegov predstavnik posreduje zahtevo za razveljavitev deklaracije, ko ta že </w:t>
      </w:r>
      <w:r w:rsidRPr="008938BD">
        <w:t>bila prepuščena v izvoz.</w:t>
      </w:r>
    </w:p>
    <w:p w14:paraId="4A76B79F" w14:textId="77777777" w:rsidR="009639E9" w:rsidRDefault="009639E9" w:rsidP="009639E9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45AC2F4" wp14:editId="18F5DF50">
            <wp:extent cx="3295650" cy="7000875"/>
            <wp:effectExtent l="0" t="0" r="0" b="9525"/>
            <wp:docPr id="53" name="Picture 5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 descr="Diagram&#10;&#10;Description automatically generated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700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184D2" w14:textId="5AE74ACF" w:rsidR="009639E9" w:rsidRDefault="009639E9" w:rsidP="009639E9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16</w:t>
      </w:r>
      <w:r>
        <w:fldChar w:fldCharType="end"/>
      </w:r>
      <w:r>
        <w:t xml:space="preserve"> Vložitev zahteve za razeljavitev izvozne </w:t>
      </w:r>
      <w:r w:rsidRPr="008938BD">
        <w:t>deklaracije po prepustitvi v izvoz</w:t>
      </w:r>
    </w:p>
    <w:p w14:paraId="6CF81321" w14:textId="03C5DC21" w:rsidR="002F7A4A" w:rsidRDefault="002F7A4A" w:rsidP="002F7A4A">
      <w:pPr>
        <w:pStyle w:val="Heading3"/>
      </w:pPr>
      <w:bookmarkStart w:id="79" w:name="_Toc54392060"/>
      <w:bookmarkStart w:id="80" w:name="_Toc54394506"/>
      <w:bookmarkStart w:id="81" w:name="_Toc54964636"/>
      <w:bookmarkStart w:id="82" w:name="_Toc86311085"/>
      <w:bookmarkEnd w:id="79"/>
      <w:bookmarkEnd w:id="80"/>
      <w:r>
        <w:lastRenderedPageBreak/>
        <w:t>Neveljavnost</w:t>
      </w:r>
      <w:r w:rsidRPr="008938BD">
        <w:t xml:space="preserve"> deklaracije </w:t>
      </w:r>
      <w:r w:rsidR="009639E9">
        <w:t xml:space="preserve">izvedena </w:t>
      </w:r>
      <w:r w:rsidRPr="008938BD">
        <w:t xml:space="preserve">s strani </w:t>
      </w:r>
      <w:r w:rsidR="009639E9">
        <w:t>carinskega organa</w:t>
      </w:r>
      <w:bookmarkEnd w:id="81"/>
      <w:bookmarkEnd w:id="82"/>
    </w:p>
    <w:p w14:paraId="78EEE59A" w14:textId="412AC44A" w:rsidR="002F7A4A" w:rsidRDefault="009639E9" w:rsidP="009639E9">
      <w:pPr>
        <w:pStyle w:val="Odstavek"/>
        <w:keepNext/>
        <w:jc w:val="both"/>
      </w:pPr>
      <w:r>
        <w:t xml:space="preserve">Carinski organ se </w:t>
      </w:r>
      <w:r w:rsidR="002F7A4A" w:rsidRPr="008938BD">
        <w:t xml:space="preserve">odloči, da bo izvozno deklaracijo </w:t>
      </w:r>
      <w:r w:rsidR="002F7A4A">
        <w:t>izrekel za neveljavno</w:t>
      </w:r>
      <w:r w:rsidR="002F7A4A" w:rsidRPr="008938BD">
        <w:t>, potem ko je bila deklaracija že prepuščena v izvoz.</w:t>
      </w:r>
    </w:p>
    <w:p w14:paraId="1F3BFF8A" w14:textId="77777777" w:rsidR="009639E9" w:rsidRDefault="009639E9" w:rsidP="009639E9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724E325" wp14:editId="1D2AD697">
            <wp:extent cx="3390900" cy="7439025"/>
            <wp:effectExtent l="0" t="0" r="0" b="9525"/>
            <wp:docPr id="54" name="Picture 54" descr="Diagram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Diagram&#10;&#10;Description automatically generated with low confidence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743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91716" w14:textId="5F84A063" w:rsidR="009639E9" w:rsidRDefault="009639E9" w:rsidP="009639E9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17</w:t>
      </w:r>
      <w:r>
        <w:fldChar w:fldCharType="end"/>
      </w:r>
      <w:r>
        <w:t xml:space="preserve"> Neveljavnost</w:t>
      </w:r>
      <w:r w:rsidRPr="008938BD">
        <w:t xml:space="preserve"> deklaracije </w:t>
      </w:r>
      <w:r>
        <w:t xml:space="preserve">izvedena </w:t>
      </w:r>
      <w:r w:rsidRPr="008938BD">
        <w:t xml:space="preserve">s strani </w:t>
      </w:r>
      <w:r>
        <w:t>carinskega organa</w:t>
      </w:r>
    </w:p>
    <w:p w14:paraId="2506EC64" w14:textId="4AC709E3" w:rsidR="003F6E9E" w:rsidRDefault="003F6E9E" w:rsidP="003F6E9E">
      <w:pPr>
        <w:pStyle w:val="Heading3"/>
      </w:pPr>
      <w:bookmarkStart w:id="83" w:name="_Toc54964637"/>
      <w:bookmarkStart w:id="84" w:name="_Toc86311086"/>
      <w:r>
        <w:lastRenderedPageBreak/>
        <w:t>Zavrnitev vložitve zahteve za razveljavitev</w:t>
      </w:r>
      <w:bookmarkEnd w:id="83"/>
      <w:bookmarkEnd w:id="84"/>
    </w:p>
    <w:p w14:paraId="264B894C" w14:textId="7349DF15" w:rsidR="003F6E9E" w:rsidRDefault="003F6E9E" w:rsidP="002F7A4A">
      <w:pPr>
        <w:pStyle w:val="Odstavek"/>
      </w:pPr>
      <w:r>
        <w:t>D</w:t>
      </w:r>
      <w:r w:rsidRPr="008938BD">
        <w:t>eklarant</w:t>
      </w:r>
      <w:r>
        <w:t xml:space="preserve"> oziroma njegov predstavnik posreduje zahtevo za razveljavitev deklaracije, ki pa je zavrnjena.</w:t>
      </w:r>
    </w:p>
    <w:p w14:paraId="30796B78" w14:textId="77777777" w:rsidR="003F6E9E" w:rsidRDefault="003F6E9E" w:rsidP="003F6E9E">
      <w:pPr>
        <w:pStyle w:val="Odstavek"/>
        <w:keepNext/>
      </w:pPr>
      <w:r>
        <w:rPr>
          <w:noProof/>
        </w:rPr>
        <w:drawing>
          <wp:inline distT="0" distB="0" distL="0" distR="0" wp14:anchorId="6200B968" wp14:editId="50D5A2D2">
            <wp:extent cx="2876550" cy="2095500"/>
            <wp:effectExtent l="0" t="0" r="0" b="0"/>
            <wp:docPr id="55" name="Picture 55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Diagram, box and whisker chart&#10;&#10;Description automatically generated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E0B4C" w14:textId="1C9BE4D7" w:rsidR="003F6E9E" w:rsidRDefault="003F6E9E" w:rsidP="003F6E9E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18</w:t>
      </w:r>
      <w:r>
        <w:fldChar w:fldCharType="end"/>
      </w:r>
      <w:r>
        <w:t xml:space="preserve"> Zavrnitev vložitve zahteve za razveljavitev</w:t>
      </w:r>
    </w:p>
    <w:p w14:paraId="761584E4" w14:textId="4B980C1D" w:rsidR="002F7A4A" w:rsidRDefault="002F7A4A" w:rsidP="002F7A4A">
      <w:pPr>
        <w:pStyle w:val="Heading2"/>
      </w:pPr>
      <w:bookmarkStart w:id="85" w:name="_Toc54392066"/>
      <w:bookmarkStart w:id="86" w:name="_Toc54394512"/>
      <w:bookmarkStart w:id="87" w:name="_Toc54392084"/>
      <w:bookmarkStart w:id="88" w:name="_Toc54394530"/>
      <w:bookmarkStart w:id="89" w:name="_Toc54964644"/>
      <w:bookmarkStart w:id="90" w:name="_Toc86311087"/>
      <w:bookmarkEnd w:id="85"/>
      <w:bookmarkEnd w:id="86"/>
      <w:bookmarkEnd w:id="87"/>
      <w:bookmarkEnd w:id="88"/>
      <w:r w:rsidRPr="009D77FC">
        <w:t>Postopanje s poenostavljeno in dopolnilno deklaracijo</w:t>
      </w:r>
      <w:bookmarkEnd w:id="89"/>
      <w:bookmarkEnd w:id="90"/>
    </w:p>
    <w:p w14:paraId="43F0B583" w14:textId="6347C38E" w:rsidR="00BA4CB1" w:rsidRPr="00BA4CB1" w:rsidRDefault="00AF2DBD" w:rsidP="00BA4CB1">
      <w:pPr>
        <w:pStyle w:val="BodyText"/>
      </w:pPr>
      <w:r>
        <w:t xml:space="preserve">Vložitev nepopolne carinske deklaracije </w:t>
      </w:r>
      <w:r w:rsidRPr="00AF2DBD">
        <w:t xml:space="preserve">se </w:t>
      </w:r>
      <w:r>
        <w:t xml:space="preserve">izvaja </w:t>
      </w:r>
      <w:r w:rsidRPr="00AF2DBD">
        <w:t>enako</w:t>
      </w:r>
      <w:r>
        <w:t>,</w:t>
      </w:r>
      <w:r w:rsidRPr="00AF2DBD">
        <w:t xml:space="preserve"> kot v</w:t>
      </w:r>
      <w:r>
        <w:t xml:space="preserve"> predhodno opisanih scenarijih v zvezi z običajno izvozno carinsko deklaracijo. Poenostavljena izvozna carinska deklaracija je označena </w:t>
      </w:r>
      <w:r w:rsidRPr="00AF2DBD">
        <w:t>z dodatnim tipom deklaracije "B"</w:t>
      </w:r>
      <w:r>
        <w:t>,</w:t>
      </w:r>
      <w:r w:rsidRPr="00AF2DBD">
        <w:t xml:space="preserve"> "C"</w:t>
      </w:r>
      <w:r>
        <w:t>,</w:t>
      </w:r>
      <w:r w:rsidRPr="00AF2DBD">
        <w:t xml:space="preserve"> "E"</w:t>
      </w:r>
      <w:r>
        <w:t>,</w:t>
      </w:r>
      <w:r w:rsidRPr="00AF2DBD">
        <w:t xml:space="preserve"> "F". </w:t>
      </w:r>
      <w:r>
        <w:t xml:space="preserve">Za poenostavljene izvozne carinske deklaracije se pričakuje vložitev </w:t>
      </w:r>
      <w:r w:rsidRPr="00AF2DBD">
        <w:t>dopolniln</w:t>
      </w:r>
      <w:r>
        <w:t xml:space="preserve">e izvozne </w:t>
      </w:r>
      <w:r w:rsidRPr="00AF2DBD">
        <w:t>deklaracij</w:t>
      </w:r>
      <w:r>
        <w:t>e</w:t>
      </w:r>
      <w:r w:rsidRPr="00AF2DBD">
        <w:t>.</w:t>
      </w:r>
    </w:p>
    <w:p w14:paraId="084B162D" w14:textId="73143B21" w:rsidR="002F7A4A" w:rsidRPr="009D77FC" w:rsidRDefault="00307E2B" w:rsidP="002F7A4A">
      <w:pPr>
        <w:pStyle w:val="Heading3"/>
      </w:pPr>
      <w:bookmarkStart w:id="91" w:name="_Toc54964645"/>
      <w:bookmarkStart w:id="92" w:name="_Toc86311088"/>
      <w:r>
        <w:t xml:space="preserve">Vložitev </w:t>
      </w:r>
      <w:r w:rsidR="00BA4CB1">
        <w:t xml:space="preserve">dopolnilne </w:t>
      </w:r>
      <w:r>
        <w:t xml:space="preserve">izvozne </w:t>
      </w:r>
      <w:r w:rsidR="00BA4CB1">
        <w:t>carinske d</w:t>
      </w:r>
      <w:r w:rsidR="00AF2DBD">
        <w:t>e</w:t>
      </w:r>
      <w:r w:rsidR="00BA4CB1">
        <w:t>klaracije</w:t>
      </w:r>
      <w:bookmarkEnd w:id="91"/>
      <w:bookmarkEnd w:id="92"/>
    </w:p>
    <w:p w14:paraId="439E6509" w14:textId="6A2D4FF4" w:rsidR="002F7A4A" w:rsidRDefault="002F7A4A" w:rsidP="002F7A4A">
      <w:pPr>
        <w:pStyle w:val="Odstavek"/>
        <w:jc w:val="both"/>
      </w:pPr>
      <w:r w:rsidRPr="009D77FC">
        <w:t>Deklarant</w:t>
      </w:r>
      <w:r w:rsidR="00307E2B">
        <w:t xml:space="preserve"> oziroma predstavnik </w:t>
      </w:r>
      <w:r w:rsidRPr="009D77FC">
        <w:t xml:space="preserve">deklaranta na </w:t>
      </w:r>
      <w:r w:rsidR="00307E2B">
        <w:t>u</w:t>
      </w:r>
      <w:r w:rsidRPr="009D77FC">
        <w:t xml:space="preserve">radu izvoza </w:t>
      </w:r>
      <w:r w:rsidR="00307E2B">
        <w:t xml:space="preserve">vloži </w:t>
      </w:r>
      <w:r w:rsidRPr="009D77FC">
        <w:t>poenostavljeno deklaracijo</w:t>
      </w:r>
      <w:r w:rsidR="00307E2B">
        <w:t>.</w:t>
      </w:r>
    </w:p>
    <w:p w14:paraId="3833A9D9" w14:textId="77777777" w:rsidR="00AF2DBD" w:rsidRDefault="00AF2DBD" w:rsidP="00AF2DBD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2E40A792" wp14:editId="42A5816A">
            <wp:extent cx="2984372" cy="1400175"/>
            <wp:effectExtent l="0" t="0" r="6985" b="0"/>
            <wp:docPr id="56" name="Picture 5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 descr="Diagram&#10;&#10;Description automatically generated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003890" cy="1409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1444A" w14:textId="6D480528" w:rsidR="00AF2DBD" w:rsidRDefault="00AF2DBD" w:rsidP="00AF2DBD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19</w:t>
      </w:r>
      <w:r>
        <w:fldChar w:fldCharType="end"/>
      </w:r>
      <w:r>
        <w:t xml:space="preserve"> Vložitev dopolnilne izvozne carinske deklaracije</w:t>
      </w:r>
    </w:p>
    <w:p w14:paraId="39E682EB" w14:textId="77777777" w:rsidR="002F7A4A" w:rsidRDefault="002F7A4A" w:rsidP="002F7A4A">
      <w:pPr>
        <w:pStyle w:val="Heading3"/>
      </w:pPr>
      <w:bookmarkStart w:id="93" w:name="_Toc54392088"/>
      <w:bookmarkStart w:id="94" w:name="_Toc54394534"/>
      <w:bookmarkStart w:id="95" w:name="_Toc54392094"/>
      <w:bookmarkStart w:id="96" w:name="_Toc54394540"/>
      <w:bookmarkStart w:id="97" w:name="_Toc54964648"/>
      <w:bookmarkStart w:id="98" w:name="_Toc86311089"/>
      <w:bookmarkEnd w:id="93"/>
      <w:bookmarkEnd w:id="94"/>
      <w:bookmarkEnd w:id="95"/>
      <w:bookmarkEnd w:id="96"/>
      <w:r w:rsidRPr="009D77FC">
        <w:lastRenderedPageBreak/>
        <w:t>Zavrnitev dopolnilne deklaracije</w:t>
      </w:r>
      <w:bookmarkEnd w:id="97"/>
      <w:bookmarkEnd w:id="98"/>
    </w:p>
    <w:p w14:paraId="16F747E3" w14:textId="43E1C065" w:rsidR="006A319C" w:rsidRDefault="006A319C" w:rsidP="007D7F9A">
      <w:pPr>
        <w:pStyle w:val="Odstavek"/>
        <w:keepNext/>
        <w:jc w:val="both"/>
      </w:pPr>
      <w:r w:rsidRPr="009D77FC">
        <w:t>Deklarant</w:t>
      </w:r>
      <w:r>
        <w:t xml:space="preserve"> oziroma predstavnik </w:t>
      </w:r>
      <w:r w:rsidRPr="009D77FC">
        <w:t xml:space="preserve">deklaranta na </w:t>
      </w:r>
      <w:r>
        <w:t>u</w:t>
      </w:r>
      <w:r w:rsidRPr="009D77FC">
        <w:t xml:space="preserve">radu izvoza </w:t>
      </w:r>
      <w:r>
        <w:t xml:space="preserve">vloži </w:t>
      </w:r>
      <w:r w:rsidRPr="009D77FC">
        <w:t>poenostavljeno deklaracijo</w:t>
      </w:r>
      <w:r>
        <w:t>, ki pa se zavrne.</w:t>
      </w:r>
    </w:p>
    <w:p w14:paraId="575478B0" w14:textId="77777777" w:rsidR="00EB244E" w:rsidRDefault="00EB244E" w:rsidP="006A319C">
      <w:pPr>
        <w:pStyle w:val="Odstavek"/>
        <w:keepNext/>
        <w:jc w:val="both"/>
        <w:rPr>
          <w:noProof/>
        </w:rPr>
      </w:pPr>
    </w:p>
    <w:p w14:paraId="577C646C" w14:textId="70D28565" w:rsidR="006A319C" w:rsidRDefault="006A319C" w:rsidP="006A319C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3E88F5E" wp14:editId="0BD0B523">
            <wp:extent cx="3162300" cy="1933575"/>
            <wp:effectExtent l="0" t="0" r="0" b="9525"/>
            <wp:docPr id="57" name="Picture 57" descr="Chart, 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Chart, diagram, box and whisker chart&#10;&#10;Description automatically generated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ECA18" w14:textId="18A05215" w:rsidR="006A319C" w:rsidRDefault="006A319C" w:rsidP="006A319C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20</w:t>
      </w:r>
      <w:r>
        <w:fldChar w:fldCharType="end"/>
      </w:r>
      <w:r w:rsidRPr="006A319C">
        <w:t xml:space="preserve"> </w:t>
      </w:r>
      <w:r w:rsidRPr="009D77FC">
        <w:t>Zavrnitev dopolnilne deklaracije</w:t>
      </w:r>
    </w:p>
    <w:p w14:paraId="1A915855" w14:textId="1DD4D6A5" w:rsidR="002F7A4A" w:rsidRDefault="002F7A4A" w:rsidP="002F7A4A">
      <w:pPr>
        <w:pStyle w:val="Heading3"/>
      </w:pPr>
      <w:bookmarkStart w:id="99" w:name="_Toc54964649"/>
      <w:bookmarkStart w:id="100" w:name="_Toc86311090"/>
      <w:r w:rsidRPr="009D77FC">
        <w:t>Potek</w:t>
      </w:r>
      <w:r w:rsidR="006509E9">
        <w:t xml:space="preserve"> oziroma p</w:t>
      </w:r>
      <w:r w:rsidRPr="009D77FC">
        <w:t>odaljšanje časovnika za vložitev dopolnilne deklaracije</w:t>
      </w:r>
      <w:bookmarkEnd w:id="99"/>
      <w:bookmarkEnd w:id="100"/>
    </w:p>
    <w:p w14:paraId="0E5B8239" w14:textId="3D197055" w:rsidR="002F7A4A" w:rsidRDefault="006E7CF5" w:rsidP="002F7A4A">
      <w:pPr>
        <w:pStyle w:val="Odstavek"/>
      </w:pPr>
      <w:r>
        <w:t xml:space="preserve">Carinski organ obvešča deklaranta o podaljšanju oziroma poteku časovnika za vložitev izvozne carinske </w:t>
      </w:r>
      <w:proofErr w:type="spellStart"/>
      <w:r>
        <w:t>deklarcije</w:t>
      </w:r>
      <w:proofErr w:type="spellEnd"/>
      <w:r>
        <w:t>. Temu procesu lahko sledi vložitev dopolnilne carinske deklaracije.</w:t>
      </w:r>
    </w:p>
    <w:p w14:paraId="4E5025B3" w14:textId="77777777" w:rsidR="006E7CF5" w:rsidRDefault="006E7CF5" w:rsidP="006E7CF5">
      <w:pPr>
        <w:pStyle w:val="Odstavek"/>
        <w:keepNext/>
      </w:pPr>
      <w:r>
        <w:rPr>
          <w:noProof/>
        </w:rPr>
        <w:drawing>
          <wp:inline distT="0" distB="0" distL="0" distR="0" wp14:anchorId="08A04C4B" wp14:editId="089B7D5E">
            <wp:extent cx="3867150" cy="3829050"/>
            <wp:effectExtent l="0" t="0" r="0" b="0"/>
            <wp:docPr id="58" name="Picture 5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Diagram&#10;&#10;Description automatically generated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382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80D8C" w14:textId="001D5508" w:rsidR="006E7CF5" w:rsidRDefault="006E7CF5" w:rsidP="006E7CF5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21</w:t>
      </w:r>
      <w:r>
        <w:fldChar w:fldCharType="end"/>
      </w:r>
      <w:r>
        <w:t xml:space="preserve"> </w:t>
      </w:r>
      <w:r w:rsidRPr="009D77FC">
        <w:t>Potek</w:t>
      </w:r>
      <w:r>
        <w:t xml:space="preserve"> oziroma p</w:t>
      </w:r>
      <w:r w:rsidRPr="009D77FC">
        <w:t>odaljšanje časovnika za vložitev dopolnilne deklaracije</w:t>
      </w:r>
    </w:p>
    <w:p w14:paraId="71715A43" w14:textId="5BD78532" w:rsidR="002F7A4A" w:rsidRDefault="002F7A4A" w:rsidP="002F7A4A">
      <w:pPr>
        <w:pStyle w:val="Heading2"/>
      </w:pPr>
      <w:bookmarkStart w:id="101" w:name="_Toc54392100"/>
      <w:bookmarkStart w:id="102" w:name="_Toc54394546"/>
      <w:bookmarkStart w:id="103" w:name="_Toc54392103"/>
      <w:bookmarkStart w:id="104" w:name="_Toc54394549"/>
      <w:bookmarkStart w:id="105" w:name="_Toc54392138"/>
      <w:bookmarkStart w:id="106" w:name="_Toc54394584"/>
      <w:bookmarkStart w:id="107" w:name="_Toc54964664"/>
      <w:bookmarkStart w:id="108" w:name="_Toc86311091"/>
      <w:bookmarkEnd w:id="101"/>
      <w:bookmarkEnd w:id="102"/>
      <w:bookmarkEnd w:id="103"/>
      <w:bookmarkEnd w:id="104"/>
      <w:bookmarkEnd w:id="105"/>
      <w:bookmarkEnd w:id="106"/>
      <w:r w:rsidRPr="007B0FC9">
        <w:lastRenderedPageBreak/>
        <w:t xml:space="preserve">Specifični procesi na </w:t>
      </w:r>
      <w:r>
        <w:t>izstopu</w:t>
      </w:r>
      <w:bookmarkEnd w:id="107"/>
      <w:bookmarkEnd w:id="108"/>
    </w:p>
    <w:p w14:paraId="24A09D86" w14:textId="1BB28E75" w:rsidR="00EB244E" w:rsidRDefault="002F7A4A" w:rsidP="00EB244E">
      <w:pPr>
        <w:pStyle w:val="Odstavek"/>
        <w:jc w:val="both"/>
      </w:pPr>
      <w:r>
        <w:t xml:space="preserve">V ta sklop procesov spadajo specifični procesi, ki se izvajajo </w:t>
      </w:r>
      <w:r w:rsidR="00EB244E">
        <w:t>na</w:t>
      </w:r>
      <w:r>
        <w:t xml:space="preserve"> </w:t>
      </w:r>
      <w:r w:rsidR="00EB244E">
        <w:t>u</w:t>
      </w:r>
      <w:r>
        <w:t>radu izstopa.</w:t>
      </w:r>
    </w:p>
    <w:p w14:paraId="335B39CB" w14:textId="78EB9B20" w:rsidR="002F7A4A" w:rsidRDefault="002F7A4A" w:rsidP="002F7A4A">
      <w:pPr>
        <w:pStyle w:val="Odstavek"/>
      </w:pPr>
    </w:p>
    <w:p w14:paraId="4DC4E4C8" w14:textId="3FABD5F4" w:rsidR="002F7A4A" w:rsidRDefault="002F7A4A" w:rsidP="002F7A4A">
      <w:pPr>
        <w:pStyle w:val="Heading3"/>
      </w:pPr>
      <w:bookmarkStart w:id="109" w:name="_Toc86311092"/>
      <w:r>
        <w:t xml:space="preserve">Zavrnitev najave prispetja na </w:t>
      </w:r>
      <w:r w:rsidR="00EB244E">
        <w:t>u</w:t>
      </w:r>
      <w:r>
        <w:t>radu izstopa</w:t>
      </w:r>
      <w:bookmarkEnd w:id="109"/>
    </w:p>
    <w:p w14:paraId="20C99D9D" w14:textId="71B0465B" w:rsidR="00EB244E" w:rsidRDefault="00EB244E" w:rsidP="002F7A4A">
      <w:pPr>
        <w:pStyle w:val="Odstavek"/>
      </w:pPr>
      <w:r>
        <w:t>Deklarant na uradu izstopa posreduje predložitev, ki pa se zavrne.</w:t>
      </w:r>
    </w:p>
    <w:p w14:paraId="34EEFF5B" w14:textId="77777777" w:rsidR="00EB244E" w:rsidRDefault="00EB244E" w:rsidP="00EB244E">
      <w:pPr>
        <w:pStyle w:val="Odstavek"/>
        <w:keepNext/>
      </w:pPr>
      <w:r>
        <w:rPr>
          <w:noProof/>
        </w:rPr>
        <w:drawing>
          <wp:inline distT="0" distB="0" distL="0" distR="0" wp14:anchorId="187F1DFD" wp14:editId="321B7A1D">
            <wp:extent cx="3316204" cy="2400300"/>
            <wp:effectExtent l="0" t="0" r="0" b="0"/>
            <wp:docPr id="59" name="Picture 5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Diagram&#10;&#10;Description automatically generated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317974" cy="2401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8055A" w14:textId="67CDDA0D" w:rsidR="00EB244E" w:rsidRDefault="00EB244E" w:rsidP="00EB244E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22</w:t>
      </w:r>
      <w:r>
        <w:fldChar w:fldCharType="end"/>
      </w:r>
      <w:r>
        <w:t xml:space="preserve"> Zavrnitev najave prispetja na uradu izstopa</w:t>
      </w:r>
    </w:p>
    <w:p w14:paraId="5685D8F5" w14:textId="7FCDCA01" w:rsidR="00EB244E" w:rsidRDefault="00435177" w:rsidP="007747ED">
      <w:pPr>
        <w:pStyle w:val="Heading3"/>
      </w:pPr>
      <w:bookmarkStart w:id="110" w:name="_Toc54392142"/>
      <w:bookmarkStart w:id="111" w:name="_Toc54394588"/>
      <w:bookmarkStart w:id="112" w:name="_Toc86311093"/>
      <w:bookmarkEnd w:id="110"/>
      <w:bookmarkEnd w:id="111"/>
      <w:r>
        <w:t>Kontrola na uradu izstopa</w:t>
      </w:r>
      <w:r w:rsidR="00EB244E">
        <w:t xml:space="preserve"> in prepustitev v izstop</w:t>
      </w:r>
      <w:bookmarkEnd w:id="112"/>
    </w:p>
    <w:p w14:paraId="73C7570B" w14:textId="526AF4E3" w:rsidR="00EB244E" w:rsidRDefault="00EB244E" w:rsidP="00EB244E">
      <w:pPr>
        <w:pStyle w:val="Odstavek"/>
      </w:pPr>
      <w:r>
        <w:t>Deklarant na uradu izstopa posreduje predložitev, ki se sprejme. Carinski organ se odloči za kontrolo, po izvedeni kontroli pa dovoli, da blago zapusti carinsko območje EU.</w:t>
      </w:r>
    </w:p>
    <w:p w14:paraId="7E9188DC" w14:textId="77777777" w:rsidR="00435177" w:rsidRDefault="00EB244E" w:rsidP="00435177">
      <w:pPr>
        <w:pStyle w:val="Odstavek"/>
        <w:keepNext/>
      </w:pPr>
      <w:r>
        <w:rPr>
          <w:noProof/>
        </w:rPr>
        <w:drawing>
          <wp:inline distT="0" distB="0" distL="0" distR="0" wp14:anchorId="3156A9B8" wp14:editId="3F60F391">
            <wp:extent cx="2771775" cy="3426222"/>
            <wp:effectExtent l="0" t="0" r="0" b="3175"/>
            <wp:docPr id="60" name="Picture 6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 descr="Diagram&#10;&#10;Description automatically generated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782410" cy="3439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18C0B" w14:textId="3C987E2A" w:rsidR="00EB244E" w:rsidRDefault="00435177" w:rsidP="00435177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23</w:t>
      </w:r>
      <w:r>
        <w:fldChar w:fldCharType="end"/>
      </w:r>
      <w:r>
        <w:t xml:space="preserve"> Prejem obvestila odločitve o kontroli in prepustitev v izstop</w:t>
      </w:r>
    </w:p>
    <w:p w14:paraId="2FCED7F6" w14:textId="3A0E6AFA" w:rsidR="002F7A4A" w:rsidRDefault="002F7A4A" w:rsidP="00E82C83">
      <w:pPr>
        <w:pStyle w:val="Heading3"/>
      </w:pPr>
      <w:bookmarkStart w:id="113" w:name="_Toc86311094"/>
      <w:r>
        <w:lastRenderedPageBreak/>
        <w:t xml:space="preserve">Kontrola na </w:t>
      </w:r>
      <w:r w:rsidR="00435177">
        <w:t>u</w:t>
      </w:r>
      <w:r>
        <w:t>radu izstopa in zavrnitev izstopa</w:t>
      </w:r>
      <w:bookmarkEnd w:id="113"/>
    </w:p>
    <w:p w14:paraId="15D97F86" w14:textId="53FE0561" w:rsidR="00435177" w:rsidRDefault="00435177" w:rsidP="00E82C83">
      <w:pPr>
        <w:pStyle w:val="Odstavek"/>
        <w:keepNext/>
      </w:pPr>
      <w:r>
        <w:t>Deklarant na uradu izstopa posreduje predložitev, ki se sprejme. Carinski organ se odloči za kontrolo, po izvedeni kontroli pa dovoli, da blago zapusti carinsko območje EU.</w:t>
      </w:r>
    </w:p>
    <w:p w14:paraId="3308485E" w14:textId="77777777" w:rsidR="00435177" w:rsidRDefault="00435177" w:rsidP="00435177">
      <w:pPr>
        <w:pStyle w:val="Odstavek"/>
        <w:keepNext/>
      </w:pPr>
      <w:r>
        <w:rPr>
          <w:noProof/>
        </w:rPr>
        <w:drawing>
          <wp:inline distT="0" distB="0" distL="0" distR="0" wp14:anchorId="66D6396A" wp14:editId="24298B4A">
            <wp:extent cx="2305050" cy="2944407"/>
            <wp:effectExtent l="0" t="0" r="0" b="8890"/>
            <wp:docPr id="61" name="Picture 6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 descr="Diagram&#10;&#10;Description automatically generated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307251" cy="2947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2141F0" w14:textId="7A744873" w:rsidR="00435177" w:rsidRDefault="00435177" w:rsidP="00435177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24</w:t>
      </w:r>
      <w:r>
        <w:fldChar w:fldCharType="end"/>
      </w:r>
      <w:r>
        <w:t xml:space="preserve"> Kontrola na uradu izstopa in zavrnitev izstopa</w:t>
      </w:r>
    </w:p>
    <w:p w14:paraId="5A13E2A2" w14:textId="54752464" w:rsidR="002F7A4A" w:rsidRDefault="00435177" w:rsidP="002F7A4A">
      <w:pPr>
        <w:pStyle w:val="Heading3"/>
      </w:pPr>
      <w:bookmarkStart w:id="114" w:name="_Toc86311095"/>
      <w:r>
        <w:t xml:space="preserve">Predložitev blaga </w:t>
      </w:r>
      <w:r w:rsidR="002F7A4A">
        <w:t xml:space="preserve">na </w:t>
      </w:r>
      <w:r>
        <w:t>u</w:t>
      </w:r>
      <w:r w:rsidR="002F7A4A">
        <w:t>rad izstopa</w:t>
      </w:r>
      <w:r>
        <w:t>,</w:t>
      </w:r>
      <w:r w:rsidR="002F7A4A">
        <w:t xml:space="preserve"> izvedeno s strani carinika</w:t>
      </w:r>
      <w:bookmarkEnd w:id="114"/>
    </w:p>
    <w:p w14:paraId="5BD1F75C" w14:textId="449652F6" w:rsidR="00435177" w:rsidRDefault="00435177" w:rsidP="004D01F7">
      <w:pPr>
        <w:pStyle w:val="Odstavek"/>
        <w:keepNext/>
      </w:pPr>
      <w:r>
        <w:t>Deklarant na uradu izstopa predloži blago, carinski organ ročno vnese predložitev. V primeru, da ob vnosu predložitve vnese prejemnika sporočila IE525, ki je registriran v EPOS, sistem posreduje sporočilo IE525</w:t>
      </w:r>
      <w:r w:rsidR="00875EC3">
        <w:t xml:space="preserve"> na naslov vpisanega prejemnika.</w:t>
      </w:r>
    </w:p>
    <w:p w14:paraId="567375BC" w14:textId="77777777" w:rsidR="00435177" w:rsidRDefault="00435177" w:rsidP="00435177">
      <w:pPr>
        <w:pStyle w:val="Odstavek"/>
        <w:keepNext/>
      </w:pPr>
      <w:r>
        <w:rPr>
          <w:noProof/>
        </w:rPr>
        <w:drawing>
          <wp:inline distT="0" distB="0" distL="0" distR="0" wp14:anchorId="060BE4B4" wp14:editId="620CF1FF">
            <wp:extent cx="2543175" cy="3355206"/>
            <wp:effectExtent l="0" t="0" r="0" b="0"/>
            <wp:docPr id="62" name="Picture 6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62" descr="Diagram, schematic&#10;&#10;Description automatically generated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550275" cy="336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0646E1" w14:textId="3E731F8D" w:rsidR="00435177" w:rsidRDefault="00435177" w:rsidP="00435177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25</w:t>
      </w:r>
      <w:r>
        <w:fldChar w:fldCharType="end"/>
      </w:r>
      <w:r>
        <w:t xml:space="preserve"> Predložitev blaga na urad izstopa, izvedeno s strani carinika</w:t>
      </w:r>
    </w:p>
    <w:p w14:paraId="4F8FEFF0" w14:textId="77777777" w:rsidR="002F7A4A" w:rsidRDefault="002F7A4A" w:rsidP="002F7A4A">
      <w:pPr>
        <w:pStyle w:val="Heading3"/>
      </w:pPr>
      <w:bookmarkStart w:id="115" w:name="_Toc86311096"/>
      <w:r>
        <w:lastRenderedPageBreak/>
        <w:t>Izstop po skladiščenju blaga</w:t>
      </w:r>
      <w:bookmarkEnd w:id="115"/>
    </w:p>
    <w:p w14:paraId="71DD799E" w14:textId="26ED6075" w:rsidR="00075D74" w:rsidRDefault="00875EC3" w:rsidP="00E82C83">
      <w:pPr>
        <w:pStyle w:val="Odstavek"/>
        <w:keepNext/>
      </w:pPr>
      <w:r>
        <w:t>Deklarant posreduje najavo, v kateri navede, da se blago skladišči. Blago je pripravljeno, da zapusti carinsko območje EU z vl</w:t>
      </w:r>
      <w:r w:rsidR="00075D74">
        <w:t>o</w:t>
      </w:r>
      <w:r>
        <w:t>žitvijo manifesta (IE547</w:t>
      </w:r>
      <w:r w:rsidR="00075D74">
        <w:t>)</w:t>
      </w:r>
    </w:p>
    <w:p w14:paraId="23AAAA58" w14:textId="77777777" w:rsidR="00075D74" w:rsidRDefault="00075D74" w:rsidP="00075D74">
      <w:pPr>
        <w:pStyle w:val="Odstavek"/>
        <w:keepNext/>
      </w:pPr>
      <w:r>
        <w:rPr>
          <w:noProof/>
        </w:rPr>
        <w:drawing>
          <wp:inline distT="0" distB="0" distL="0" distR="0" wp14:anchorId="43DF89CF" wp14:editId="71B6AF5A">
            <wp:extent cx="2609850" cy="4038600"/>
            <wp:effectExtent l="0" t="0" r="0" b="0"/>
            <wp:docPr id="63" name="Picture 6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 descr="Diagram, schematic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F7B4C" w14:textId="6E0024EA" w:rsidR="00075D74" w:rsidRDefault="00075D74" w:rsidP="00075D74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26</w:t>
      </w:r>
      <w:r>
        <w:fldChar w:fldCharType="end"/>
      </w:r>
      <w:r>
        <w:t xml:space="preserve"> Izstop po skladiščenju blaga</w:t>
      </w:r>
    </w:p>
    <w:p w14:paraId="584CD3B0" w14:textId="77777777" w:rsidR="002F7A4A" w:rsidRDefault="002F7A4A" w:rsidP="002F7A4A">
      <w:pPr>
        <w:pStyle w:val="Heading3"/>
      </w:pPr>
      <w:bookmarkStart w:id="116" w:name="_Toc86311097"/>
      <w:r>
        <w:lastRenderedPageBreak/>
        <w:t>Izstop blaga po skladiščenju blaga in prejemu več manifestov</w:t>
      </w:r>
      <w:bookmarkEnd w:id="116"/>
    </w:p>
    <w:p w14:paraId="5148A56E" w14:textId="0BA6A619" w:rsidR="00075D74" w:rsidRDefault="00075D74" w:rsidP="00075D74">
      <w:pPr>
        <w:pStyle w:val="Odstavek"/>
        <w:keepNext/>
      </w:pPr>
      <w:r>
        <w:t>Deklarant posreduje najavo, v kateri navede, da se blago skladišči. Blago je pripravljeno, da zapusti carinsko območje EU z vložitvijo manifesta (IE547). Kadar blago zapušča carinsko območje v več delih, se za to posreduje več manifestov.</w:t>
      </w:r>
    </w:p>
    <w:p w14:paraId="1E7DE855" w14:textId="77777777" w:rsidR="00075D74" w:rsidRDefault="00075D74" w:rsidP="00075D74">
      <w:pPr>
        <w:pStyle w:val="Odstavek"/>
        <w:keepNext/>
      </w:pPr>
      <w:r>
        <w:rPr>
          <w:noProof/>
        </w:rPr>
        <w:drawing>
          <wp:inline distT="0" distB="0" distL="0" distR="0" wp14:anchorId="671D3373" wp14:editId="664BB7E3">
            <wp:extent cx="2505075" cy="6010275"/>
            <wp:effectExtent l="0" t="0" r="9525" b="9525"/>
            <wp:docPr id="64" name="Picture 6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64" descr="Diagram&#10;&#10;Description automatically generated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601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EB300" w14:textId="5B9356CE" w:rsidR="00075D74" w:rsidRDefault="00075D74" w:rsidP="00075D74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27</w:t>
      </w:r>
      <w:r>
        <w:fldChar w:fldCharType="end"/>
      </w:r>
      <w:r w:rsidRPr="00075D74">
        <w:t xml:space="preserve"> </w:t>
      </w:r>
      <w:r>
        <w:t>Izstop blaga po skladiščenju blaga in prejemu več manifestov</w:t>
      </w:r>
    </w:p>
    <w:p w14:paraId="471E9B0B" w14:textId="6F711F48" w:rsidR="002F7A4A" w:rsidRDefault="002F7A4A" w:rsidP="002F7A4A">
      <w:pPr>
        <w:pStyle w:val="Heading3"/>
      </w:pPr>
      <w:bookmarkStart w:id="117" w:name="_Toc86311098"/>
      <w:r>
        <w:lastRenderedPageBreak/>
        <w:t xml:space="preserve">Zavrnitev manifesta na </w:t>
      </w:r>
      <w:r w:rsidR="00075D74">
        <w:t>u</w:t>
      </w:r>
      <w:r>
        <w:t>radu izstopa</w:t>
      </w:r>
      <w:bookmarkEnd w:id="117"/>
    </w:p>
    <w:p w14:paraId="2B7C9102" w14:textId="52A54EE1" w:rsidR="002F7A4A" w:rsidRDefault="00075D74" w:rsidP="00C239F6">
      <w:pPr>
        <w:pStyle w:val="Odstavek"/>
        <w:keepNext/>
        <w:jc w:val="both"/>
      </w:pPr>
      <w:r>
        <w:t>Deklarant posreduje manifest, ki pa se zavrne.</w:t>
      </w:r>
    </w:p>
    <w:p w14:paraId="1E91BAA0" w14:textId="77777777" w:rsidR="00075D74" w:rsidRDefault="00075D74" w:rsidP="00075D74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5A790BDB" wp14:editId="35E77595">
            <wp:extent cx="2600325" cy="4234246"/>
            <wp:effectExtent l="0" t="0" r="0" b="0"/>
            <wp:docPr id="65" name="Picture 6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65" descr="Diagram&#10;&#10;Description automatically generated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601497" cy="4236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DE63F" w14:textId="34908C93" w:rsidR="002F7A4A" w:rsidRDefault="00075D74" w:rsidP="00075D74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28</w:t>
      </w:r>
      <w:r>
        <w:fldChar w:fldCharType="end"/>
      </w:r>
      <w:r>
        <w:t xml:space="preserve"> Zavrnitev manifesta na uradu izstopa</w:t>
      </w:r>
    </w:p>
    <w:p w14:paraId="17EAC2D8" w14:textId="0AE8B82E" w:rsidR="00E23DA9" w:rsidRDefault="00C766D5" w:rsidP="00E521C5">
      <w:pPr>
        <w:pStyle w:val="Heading2"/>
        <w:jc w:val="both"/>
      </w:pPr>
      <w:bookmarkStart w:id="118" w:name="_Toc54392157"/>
      <w:bookmarkStart w:id="119" w:name="_Toc54394603"/>
      <w:bookmarkStart w:id="120" w:name="_Toc54964711"/>
      <w:bookmarkStart w:id="121" w:name="_Toc86311099"/>
      <w:bookmarkEnd w:id="118"/>
      <w:bookmarkEnd w:id="119"/>
      <w:bookmarkEnd w:id="48"/>
      <w:r>
        <w:lastRenderedPageBreak/>
        <w:t>I</w:t>
      </w:r>
      <w:r w:rsidRPr="006F648F">
        <w:t>zstopn</w:t>
      </w:r>
      <w:r>
        <w:t>a</w:t>
      </w:r>
      <w:r w:rsidRPr="006F648F">
        <w:t xml:space="preserve"> skupn</w:t>
      </w:r>
      <w:r w:rsidR="008E56A5">
        <w:t>a</w:t>
      </w:r>
      <w:r w:rsidRPr="006F648F">
        <w:t xml:space="preserve"> deklaracij</w:t>
      </w:r>
      <w:bookmarkEnd w:id="120"/>
      <w:r w:rsidR="008E56A5">
        <w:t>a</w:t>
      </w:r>
      <w:bookmarkEnd w:id="121"/>
    </w:p>
    <w:p w14:paraId="1221B0E0" w14:textId="433308F0" w:rsidR="00C766D5" w:rsidRDefault="00C766D5" w:rsidP="008E56A5">
      <w:pPr>
        <w:pStyle w:val="Odstavek"/>
        <w:keepNext/>
      </w:pPr>
      <w:r>
        <w:t>V tem poglavju so opisani procesi, ki so predpisani za izstopno skupno deklaracijo:</w:t>
      </w:r>
    </w:p>
    <w:p w14:paraId="318B29B0" w14:textId="1E841E20" w:rsidR="00C766D5" w:rsidRDefault="00C766D5" w:rsidP="00C766D5">
      <w:pPr>
        <w:pStyle w:val="Heading3"/>
      </w:pPr>
      <w:bookmarkStart w:id="122" w:name="_Toc54964712"/>
      <w:bookmarkStart w:id="123" w:name="_Toc86311100"/>
      <w:r w:rsidRPr="00B9168B">
        <w:t>Osnovni proces</w:t>
      </w:r>
      <w:r>
        <w:t xml:space="preserve"> z izstopno skupno deklaracijo</w:t>
      </w:r>
      <w:bookmarkEnd w:id="122"/>
      <w:bookmarkEnd w:id="123"/>
    </w:p>
    <w:p w14:paraId="03D05C55" w14:textId="46EBD101" w:rsidR="00C766D5" w:rsidRDefault="00C766D5" w:rsidP="007D7F9A">
      <w:pPr>
        <w:pStyle w:val="Odstavek"/>
        <w:keepNext/>
        <w:jc w:val="both"/>
      </w:pPr>
      <w:r w:rsidRPr="00037FC9">
        <w:t xml:space="preserve">Osnovni proces predstavlja standardni postopek </w:t>
      </w:r>
      <w:r>
        <w:t xml:space="preserve">z izstopno skupno deklaracijo. </w:t>
      </w:r>
      <w:r w:rsidRPr="008F3E20">
        <w:t>Ta proces predstavlja tudi osnovo za večino drugih procesov</w:t>
      </w:r>
      <w:r>
        <w:t xml:space="preserve"> opisanih v tem poglavju.</w:t>
      </w:r>
    </w:p>
    <w:p w14:paraId="6B72E5A5" w14:textId="1AC32BFC" w:rsidR="00C766D5" w:rsidRDefault="00DF1FD8" w:rsidP="007D7F9A">
      <w:pPr>
        <w:pStyle w:val="Odstavek"/>
        <w:keepNext/>
        <w:jc w:val="both"/>
      </w:pPr>
      <w:r>
        <w:t xml:space="preserve">Deklarant vloži </w:t>
      </w:r>
      <w:r w:rsidR="00C766D5" w:rsidRPr="006F648F">
        <w:t>skupn</w:t>
      </w:r>
      <w:r>
        <w:t>o</w:t>
      </w:r>
      <w:r w:rsidR="00C766D5" w:rsidRPr="006F648F">
        <w:t xml:space="preserve"> deklaracij</w:t>
      </w:r>
      <w:r>
        <w:t>o</w:t>
      </w:r>
      <w:r w:rsidR="00C766D5">
        <w:t xml:space="preserve"> na uradu izstopa</w:t>
      </w:r>
      <w:r>
        <w:t xml:space="preserve">, ki prejme </w:t>
      </w:r>
      <w:r w:rsidR="00C766D5">
        <w:t>potrditev o sprejemu izstopne skupne deklaracije</w:t>
      </w:r>
      <w:r>
        <w:t xml:space="preserve"> in kasneje še obvestilo </w:t>
      </w:r>
      <w:r w:rsidR="00C766D5" w:rsidRPr="007E5E20">
        <w:t xml:space="preserve">o izstopu blaga iz </w:t>
      </w:r>
      <w:r w:rsidR="002B38C1">
        <w:t>U</w:t>
      </w:r>
      <w:r w:rsidR="00C766D5" w:rsidRPr="007E5E20">
        <w:t>nije.</w:t>
      </w:r>
    </w:p>
    <w:p w14:paraId="255B0957" w14:textId="6FFFC174" w:rsidR="00DF1FD8" w:rsidRDefault="00DF1FD8" w:rsidP="00DF1FD8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1AD839D" wp14:editId="17EF1C59">
            <wp:extent cx="4928419" cy="3486150"/>
            <wp:effectExtent l="0" t="0" r="5715" b="0"/>
            <wp:docPr id="5" name="Picture 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Diagram&#10;&#10;Description automatically generated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936706" cy="3492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AEDC0" w14:textId="16B09B61" w:rsidR="00DF1FD8" w:rsidRDefault="00DF1FD8" w:rsidP="00DF1FD8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29</w:t>
      </w:r>
      <w:r>
        <w:fldChar w:fldCharType="end"/>
      </w:r>
      <w:r>
        <w:t xml:space="preserve"> </w:t>
      </w:r>
      <w:r w:rsidRPr="00B9168B">
        <w:t>Osnovni proces</w:t>
      </w:r>
      <w:r>
        <w:t xml:space="preserve"> z izstopno skupno deklaracijo</w:t>
      </w:r>
    </w:p>
    <w:p w14:paraId="297FD20E" w14:textId="1A65B491" w:rsidR="00C766D5" w:rsidRDefault="00C766D5" w:rsidP="00C766D5">
      <w:pPr>
        <w:pStyle w:val="Heading2"/>
      </w:pPr>
      <w:bookmarkStart w:id="124" w:name="_Toc54964713"/>
      <w:bookmarkStart w:id="125" w:name="_Toc86311101"/>
      <w:r>
        <w:lastRenderedPageBreak/>
        <w:t>Specifični procesi vložitve izstopne skupne deklaracije</w:t>
      </w:r>
      <w:bookmarkEnd w:id="124"/>
      <w:bookmarkEnd w:id="125"/>
    </w:p>
    <w:p w14:paraId="49409E26" w14:textId="1668EE28" w:rsidR="00C766D5" w:rsidRDefault="00DF1FD8" w:rsidP="00C766D5">
      <w:pPr>
        <w:pStyle w:val="Heading3"/>
      </w:pPr>
      <w:bookmarkStart w:id="126" w:name="_Toc54964714"/>
      <w:bookmarkStart w:id="127" w:name="_Toc86311102"/>
      <w:r>
        <w:t xml:space="preserve">Deklarant vloži </w:t>
      </w:r>
      <w:r w:rsidR="00C766D5" w:rsidRPr="00130B49">
        <w:t>izstopn</w:t>
      </w:r>
      <w:r>
        <w:t>o</w:t>
      </w:r>
      <w:r w:rsidR="00C766D5" w:rsidRPr="00130B49">
        <w:t xml:space="preserve"> skupn</w:t>
      </w:r>
      <w:r>
        <w:t>o</w:t>
      </w:r>
      <w:r w:rsidR="00C766D5" w:rsidRPr="00130B49">
        <w:t xml:space="preserve"> deklaracij</w:t>
      </w:r>
      <w:r>
        <w:t>o</w:t>
      </w:r>
      <w:r w:rsidR="00C766D5">
        <w:t xml:space="preserve"> na drugem carinskem uradu</w:t>
      </w:r>
      <w:bookmarkEnd w:id="126"/>
      <w:bookmarkEnd w:id="127"/>
    </w:p>
    <w:p w14:paraId="216429B6" w14:textId="228AF794" w:rsidR="00C766D5" w:rsidRDefault="00DF1FD8" w:rsidP="00D93F56">
      <w:pPr>
        <w:keepNext/>
        <w:spacing w:after="240" w:line="240" w:lineRule="atLeast"/>
        <w:ind w:left="720"/>
        <w:jc w:val="both"/>
      </w:pPr>
      <w:r>
        <w:t xml:space="preserve">Deklarant vloži </w:t>
      </w:r>
      <w:r w:rsidR="00C766D5" w:rsidRPr="006F648F">
        <w:t>izstopno skupno deklaracijo</w:t>
      </w:r>
      <w:r>
        <w:t xml:space="preserve"> na urad vložitve, ki posreduje </w:t>
      </w:r>
      <w:r w:rsidR="00C766D5">
        <w:t xml:space="preserve">podatke o  izstopni skupni deklaraciji deklariranemu </w:t>
      </w:r>
      <w:r w:rsidR="002B38C1">
        <w:t>u</w:t>
      </w:r>
      <w:r w:rsidR="00C766D5">
        <w:t>rad izstopa.</w:t>
      </w:r>
      <w:r w:rsidR="002B38C1">
        <w:t xml:space="preserve"> </w:t>
      </w:r>
      <w:r w:rsidR="00C766D5">
        <w:t xml:space="preserve">Po prispetju pošiljke na </w:t>
      </w:r>
      <w:r w:rsidR="002B38C1">
        <w:t>u</w:t>
      </w:r>
      <w:r w:rsidR="00C766D5">
        <w:t xml:space="preserve">rad izstopa deklarant </w:t>
      </w:r>
      <w:r w:rsidR="002B38C1">
        <w:t>na izstopu pošiljko predloži. P=o potrditvi izstopa prejme obvestilo o izstopa blaga iz Unije.</w:t>
      </w:r>
    </w:p>
    <w:p w14:paraId="7740F645" w14:textId="77777777" w:rsidR="00D93F56" w:rsidRDefault="00D93F56" w:rsidP="00D93F56">
      <w:pPr>
        <w:keepNext/>
        <w:spacing w:after="240" w:line="240" w:lineRule="atLeast"/>
        <w:ind w:left="720"/>
        <w:jc w:val="both"/>
      </w:pPr>
      <w:r>
        <w:rPr>
          <w:noProof/>
        </w:rPr>
        <w:drawing>
          <wp:inline distT="0" distB="0" distL="0" distR="0" wp14:anchorId="2BDF633F" wp14:editId="07DF23B1">
            <wp:extent cx="4904169" cy="4800600"/>
            <wp:effectExtent l="0" t="0" r="0" b="0"/>
            <wp:docPr id="6" name="Picture 6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Diagram&#10;&#10;Description automatically generated with medium confidence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907282" cy="4803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8AED3" w14:textId="109ABA6B" w:rsidR="002B38C1" w:rsidRDefault="00D93F56" w:rsidP="00D93F56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30</w:t>
      </w:r>
      <w:r>
        <w:fldChar w:fldCharType="end"/>
      </w:r>
      <w:r w:rsidRPr="00D93F56">
        <w:t xml:space="preserve"> </w:t>
      </w:r>
      <w:r>
        <w:t xml:space="preserve">Deklarant vloži </w:t>
      </w:r>
      <w:r w:rsidRPr="00130B49">
        <w:t>izstopn</w:t>
      </w:r>
      <w:r>
        <w:t>o</w:t>
      </w:r>
      <w:r w:rsidRPr="00130B49">
        <w:t xml:space="preserve"> skupn</w:t>
      </w:r>
      <w:r>
        <w:t>o</w:t>
      </w:r>
      <w:r w:rsidRPr="00130B49">
        <w:t xml:space="preserve"> deklaracij</w:t>
      </w:r>
      <w:r>
        <w:t>o na drugem carinskem uradu</w:t>
      </w:r>
    </w:p>
    <w:p w14:paraId="1AA0FB38" w14:textId="38ACDF77" w:rsidR="00C766D5" w:rsidRDefault="00731500" w:rsidP="00C766D5">
      <w:pPr>
        <w:pStyle w:val="Heading3"/>
      </w:pPr>
      <w:bookmarkStart w:id="128" w:name="_Toc54392265"/>
      <w:bookmarkStart w:id="129" w:name="_Toc54394711"/>
      <w:bookmarkStart w:id="130" w:name="_Toc54964715"/>
      <w:bookmarkStart w:id="131" w:name="_Toc86311103"/>
      <w:bookmarkEnd w:id="128"/>
      <w:bookmarkEnd w:id="129"/>
      <w:r>
        <w:lastRenderedPageBreak/>
        <w:t>Deklarant vloži nepravilno izstopno skupno deklaracijo</w:t>
      </w:r>
      <w:bookmarkEnd w:id="130"/>
      <w:bookmarkEnd w:id="131"/>
    </w:p>
    <w:p w14:paraId="338B60B3" w14:textId="46BB533F" w:rsidR="00731500" w:rsidRDefault="00731500" w:rsidP="007D7F9A">
      <w:pPr>
        <w:pStyle w:val="Odstavek"/>
        <w:keepNext/>
        <w:jc w:val="both"/>
      </w:pPr>
      <w:r>
        <w:t>D</w:t>
      </w:r>
      <w:r w:rsidR="00C766D5" w:rsidRPr="00577A6F">
        <w:t>eklarant</w:t>
      </w:r>
      <w:r w:rsidR="00C766D5">
        <w:t xml:space="preserve"> vloži </w:t>
      </w:r>
      <w:r w:rsidR="00C766D5" w:rsidRPr="006F648F">
        <w:t>izstopno skupno deklaracijo</w:t>
      </w:r>
      <w:r>
        <w:t>, ki pa vsebuje napake. V odgovor prejme sporočilo o zavrnitvi.</w:t>
      </w:r>
    </w:p>
    <w:p w14:paraId="67975F01" w14:textId="77777777" w:rsidR="00731500" w:rsidRDefault="00731500" w:rsidP="00731500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629F1582" wp14:editId="78056CD6">
            <wp:extent cx="4914900" cy="1855177"/>
            <wp:effectExtent l="0" t="0" r="0" b="0"/>
            <wp:docPr id="8" name="Picture 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ext&#10;&#10;Description automatically generated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923811" cy="1858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56597" w14:textId="0F481782" w:rsidR="00731500" w:rsidRDefault="00731500" w:rsidP="00731500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31</w:t>
      </w:r>
      <w:r>
        <w:fldChar w:fldCharType="end"/>
      </w:r>
      <w:r w:rsidRPr="00731500">
        <w:t xml:space="preserve"> </w:t>
      </w:r>
      <w:r>
        <w:t>Deklarant vloži nepravilno izstopno skupno deklaracijo</w:t>
      </w:r>
    </w:p>
    <w:p w14:paraId="68530017" w14:textId="3C1C432F" w:rsidR="00C766D5" w:rsidRDefault="00C766D5" w:rsidP="00C766D5">
      <w:pPr>
        <w:pStyle w:val="Heading2"/>
      </w:pPr>
      <w:bookmarkStart w:id="132" w:name="_Toc54392268"/>
      <w:bookmarkStart w:id="133" w:name="_Toc54394714"/>
      <w:bookmarkStart w:id="134" w:name="_Toc54964716"/>
      <w:bookmarkStart w:id="135" w:name="_Toc86311104"/>
      <w:bookmarkEnd w:id="132"/>
      <w:bookmarkEnd w:id="133"/>
      <w:r w:rsidRPr="007B0FC9">
        <w:t>Specifični procesi</w:t>
      </w:r>
      <w:r>
        <w:t xml:space="preserve"> izstopne skupne deklaracije</w:t>
      </w:r>
      <w:r w:rsidRPr="007B0FC9">
        <w:t xml:space="preserve"> na </w:t>
      </w:r>
      <w:r>
        <w:t>izstopu</w:t>
      </w:r>
      <w:bookmarkEnd w:id="134"/>
      <w:bookmarkEnd w:id="135"/>
    </w:p>
    <w:p w14:paraId="53376080" w14:textId="77777777" w:rsidR="00C766D5" w:rsidRDefault="00C766D5" w:rsidP="00C766D5">
      <w:pPr>
        <w:pStyle w:val="Odstavek"/>
        <w:jc w:val="both"/>
      </w:pPr>
      <w:r>
        <w:t>Ta sklop procesov obravnava specifične procese, povezane z izstopno skupno deklaracijo:</w:t>
      </w:r>
    </w:p>
    <w:p w14:paraId="0E7DE8CB" w14:textId="28116DBF" w:rsidR="00C766D5" w:rsidRDefault="00B450D8" w:rsidP="00C766D5">
      <w:pPr>
        <w:pStyle w:val="Heading3"/>
      </w:pPr>
      <w:bookmarkStart w:id="136" w:name="_Toc54964717"/>
      <w:bookmarkStart w:id="137" w:name="_Toc86311105"/>
      <w:r>
        <w:t xml:space="preserve">Deklarant pošlje nepravilno </w:t>
      </w:r>
      <w:r w:rsidR="00C766D5">
        <w:t>obvestil</w:t>
      </w:r>
      <w:r>
        <w:t>o</w:t>
      </w:r>
      <w:r w:rsidR="00C766D5">
        <w:t xml:space="preserve"> o prispetju</w:t>
      </w:r>
      <w:bookmarkEnd w:id="136"/>
      <w:bookmarkEnd w:id="137"/>
    </w:p>
    <w:p w14:paraId="51609116" w14:textId="3749C5D1" w:rsidR="00B450D8" w:rsidRDefault="00B450D8" w:rsidP="00C766D5">
      <w:pPr>
        <w:pStyle w:val="Odstavek"/>
        <w:jc w:val="both"/>
      </w:pPr>
      <w:r>
        <w:t xml:space="preserve">Deklarant posreduje obvestilo o </w:t>
      </w:r>
      <w:proofErr w:type="spellStart"/>
      <w:r>
        <w:t>pripetju</w:t>
      </w:r>
      <w:proofErr w:type="spellEnd"/>
      <w:r>
        <w:t>, ki pa vsebuje napake. V odgovor prejme sporočilo o zavrnitvi.</w:t>
      </w:r>
    </w:p>
    <w:p w14:paraId="0B1D65B8" w14:textId="77777777" w:rsidR="008C6E80" w:rsidRDefault="008C6E80" w:rsidP="008C6E80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6288B79F" wp14:editId="3C6933CC">
            <wp:extent cx="3156744" cy="1952625"/>
            <wp:effectExtent l="0" t="0" r="5715" b="0"/>
            <wp:docPr id="10" name="Picture 10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iagram, schematic&#10;&#10;Description automatically generated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160645" cy="1955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6A504" w14:textId="1ED69918" w:rsidR="00B450D8" w:rsidRDefault="008C6E80" w:rsidP="008C6E80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32</w:t>
      </w:r>
      <w:r>
        <w:fldChar w:fldCharType="end"/>
      </w:r>
      <w:r w:rsidRPr="008C6E80">
        <w:t xml:space="preserve"> </w:t>
      </w:r>
      <w:r w:rsidRPr="007B0FC9">
        <w:t>Specifični procesi</w:t>
      </w:r>
      <w:r>
        <w:t xml:space="preserve"> izstopne skupne deklaracije</w:t>
      </w:r>
      <w:r w:rsidRPr="007B0FC9">
        <w:t xml:space="preserve"> na </w:t>
      </w:r>
      <w:r>
        <w:t>izstopu</w:t>
      </w:r>
    </w:p>
    <w:p w14:paraId="3BAB5099" w14:textId="113DBAAF" w:rsidR="000A76F3" w:rsidRDefault="000A76F3" w:rsidP="00282740">
      <w:pPr>
        <w:pStyle w:val="Heading3"/>
      </w:pPr>
      <w:bookmarkStart w:id="138" w:name="_Toc54392272"/>
      <w:bookmarkStart w:id="139" w:name="_Toc54394718"/>
      <w:bookmarkStart w:id="140" w:name="_Toc54392273"/>
      <w:bookmarkStart w:id="141" w:name="_Toc54394719"/>
      <w:bookmarkStart w:id="142" w:name="_Toc54392274"/>
      <w:bookmarkStart w:id="143" w:name="_Toc54394720"/>
      <w:bookmarkStart w:id="144" w:name="_Toc54392276"/>
      <w:bookmarkStart w:id="145" w:name="_Toc54394722"/>
      <w:bookmarkStart w:id="146" w:name="_Toc54392277"/>
      <w:bookmarkStart w:id="147" w:name="_Toc54394723"/>
      <w:bookmarkStart w:id="148" w:name="_Toc54392278"/>
      <w:bookmarkStart w:id="149" w:name="_Toc54394724"/>
      <w:bookmarkStart w:id="150" w:name="_Toc54392280"/>
      <w:bookmarkStart w:id="151" w:name="_Toc54394726"/>
      <w:bookmarkStart w:id="152" w:name="_Toc54964718"/>
      <w:bookmarkStart w:id="153" w:name="_Toc86311106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r>
        <w:lastRenderedPageBreak/>
        <w:t xml:space="preserve">Deklarant prejme obvestilo o kontroli </w:t>
      </w:r>
      <w:r w:rsidR="00C766D5" w:rsidRPr="00423247">
        <w:t xml:space="preserve">na </w:t>
      </w:r>
      <w:r w:rsidR="00C766D5">
        <w:t>u</w:t>
      </w:r>
      <w:r w:rsidR="00C766D5" w:rsidRPr="00423247">
        <w:t xml:space="preserve">radu </w:t>
      </w:r>
      <w:r w:rsidR="00C766D5">
        <w:t>izstopa</w:t>
      </w:r>
      <w:bookmarkEnd w:id="152"/>
      <w:bookmarkEnd w:id="153"/>
    </w:p>
    <w:p w14:paraId="28B28DCC" w14:textId="69E43156" w:rsidR="00C766D5" w:rsidRDefault="000A76F3" w:rsidP="00FC72FA">
      <w:pPr>
        <w:pStyle w:val="Odstavek"/>
        <w:keepNext/>
        <w:jc w:val="both"/>
      </w:pPr>
      <w:r>
        <w:t xml:space="preserve">Deklarant prejme obvestilo o kontroli na uradu izstopa, če se </w:t>
      </w:r>
      <w:proofErr w:type="spellStart"/>
      <w:r>
        <w:t>se</w:t>
      </w:r>
      <w:proofErr w:type="spellEnd"/>
      <w:r>
        <w:t xml:space="preserve"> carinski organ na uradu izstopa odloči za kontrolo.</w:t>
      </w:r>
    </w:p>
    <w:p w14:paraId="52A4AE84" w14:textId="77777777" w:rsidR="00FC72FA" w:rsidRDefault="000A76F3" w:rsidP="00FC72FA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93804E1" wp14:editId="27C79833">
            <wp:extent cx="3292915" cy="2152650"/>
            <wp:effectExtent l="0" t="0" r="3175" b="0"/>
            <wp:docPr id="15" name="Picture 1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&#10;&#10;Description automatically generated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297920" cy="2155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7E01D" w14:textId="62A74040" w:rsidR="000A76F3" w:rsidRDefault="00FC72FA" w:rsidP="00FC72FA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33</w:t>
      </w:r>
      <w:r>
        <w:fldChar w:fldCharType="end"/>
      </w:r>
      <w:r>
        <w:t xml:space="preserve"> Deklarant prejme obvestilo o kontroli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</w:p>
    <w:p w14:paraId="29F8E982" w14:textId="7C96F6E5" w:rsidR="00C766D5" w:rsidRDefault="00FC72FA" w:rsidP="00C766D5">
      <w:pPr>
        <w:pStyle w:val="Heading3"/>
      </w:pPr>
      <w:bookmarkStart w:id="154" w:name="_Toc54392283"/>
      <w:bookmarkStart w:id="155" w:name="_Toc54394729"/>
      <w:bookmarkStart w:id="156" w:name="_Toc54964719"/>
      <w:bookmarkStart w:id="157" w:name="_Toc86311107"/>
      <w:bookmarkEnd w:id="154"/>
      <w:bookmarkEnd w:id="155"/>
      <w:r>
        <w:t xml:space="preserve">Deklarant prejme </w:t>
      </w:r>
      <w:r w:rsidR="00C766D5">
        <w:t>zavrnitev izstopne skupne deklaracije</w:t>
      </w:r>
      <w:bookmarkEnd w:id="156"/>
      <w:bookmarkEnd w:id="157"/>
    </w:p>
    <w:p w14:paraId="0C010162" w14:textId="7D6DE451" w:rsidR="00FC72FA" w:rsidRDefault="00FC72FA" w:rsidP="00C766D5">
      <w:pPr>
        <w:pStyle w:val="Odstavek"/>
        <w:jc w:val="both"/>
      </w:pPr>
      <w:r>
        <w:t>Deklarant prejme obvestilo o zavrnitvi izstopne skupne deklaracije v primeru, da je ca</w:t>
      </w:r>
      <w:r w:rsidR="009737BA">
        <w:t>r</w:t>
      </w:r>
      <w:r>
        <w:t xml:space="preserve">inski organ sprejel tako odločitev po </w:t>
      </w:r>
      <w:proofErr w:type="spellStart"/>
      <w:r>
        <w:t>ozvedeni</w:t>
      </w:r>
      <w:proofErr w:type="spellEnd"/>
      <w:r>
        <w:t xml:space="preserve"> kontroli.</w:t>
      </w:r>
    </w:p>
    <w:p w14:paraId="35166DE4" w14:textId="77777777" w:rsidR="00C22374" w:rsidRDefault="00C22374" w:rsidP="00C22374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7C13556F" wp14:editId="48284209">
            <wp:extent cx="3385457" cy="1981200"/>
            <wp:effectExtent l="0" t="0" r="5715" b="0"/>
            <wp:docPr id="16" name="Picture 1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Diagram&#10;&#10;Description automatically generated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388911" cy="1983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9C1C9" w14:textId="1F9A2AC0" w:rsidR="00FC72FA" w:rsidRDefault="00C22374" w:rsidP="00C22374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34</w:t>
      </w:r>
      <w:r>
        <w:fldChar w:fldCharType="end"/>
      </w:r>
      <w:r w:rsidRPr="00C22374">
        <w:t xml:space="preserve"> </w:t>
      </w:r>
      <w:r>
        <w:t>Deklarant prejme zavrnitev izstopne skupne deklaracije</w:t>
      </w:r>
    </w:p>
    <w:p w14:paraId="6EF57E7C" w14:textId="2B70640F" w:rsidR="00C766D5" w:rsidRDefault="0021347C" w:rsidP="00C766D5">
      <w:pPr>
        <w:pStyle w:val="Heading3"/>
      </w:pPr>
      <w:bookmarkStart w:id="158" w:name="_Toc54392286"/>
      <w:bookmarkStart w:id="159" w:name="_Toc54394732"/>
      <w:bookmarkStart w:id="160" w:name="_Toc86311108"/>
      <w:bookmarkEnd w:id="158"/>
      <w:bookmarkEnd w:id="159"/>
      <w:r>
        <w:lastRenderedPageBreak/>
        <w:t>Predložitev blaga po izstopni skupni deklaraciji na urad izstopa, izvedeno s strani carinika</w:t>
      </w:r>
      <w:bookmarkEnd w:id="160"/>
    </w:p>
    <w:p w14:paraId="0006EAF5" w14:textId="6DE0BFC0" w:rsidR="00C766D5" w:rsidRDefault="004D01F7" w:rsidP="004D01F7">
      <w:pPr>
        <w:pStyle w:val="Odstavek"/>
        <w:keepNext/>
      </w:pPr>
      <w:r>
        <w:t>Deklarant na uradu izstopa predloži blago, carinski organ ročno vnese predložitev. V primeru, da ob vnosu predložitve vnese prejemnika sporočila IE525, ki je registriran v EPOS, sistem posreduje sporočilo IE525 na naslov vpisanega prejemnika.</w:t>
      </w:r>
    </w:p>
    <w:p w14:paraId="45F25058" w14:textId="77777777" w:rsidR="004D01F7" w:rsidRDefault="004D01F7" w:rsidP="004D01F7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2928CB3E" wp14:editId="1D09E550">
            <wp:extent cx="2819400" cy="2990850"/>
            <wp:effectExtent l="0" t="0" r="0" b="0"/>
            <wp:docPr id="18" name="Picture 18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Diagram, schematic&#10;&#10;Description automatically generated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55D9A" w14:textId="027DEBEC" w:rsidR="004D01F7" w:rsidRDefault="004D01F7" w:rsidP="004D01F7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35</w:t>
      </w:r>
      <w:r>
        <w:fldChar w:fldCharType="end"/>
      </w:r>
      <w:r>
        <w:t xml:space="preserve"> Predložitev blaga po izstopni skupni deklaraciji na urad izstopa, izvedeno s strani carinika</w:t>
      </w:r>
    </w:p>
    <w:p w14:paraId="275EF7CD" w14:textId="172F82C7" w:rsidR="00C766D5" w:rsidRDefault="00C766D5" w:rsidP="00C766D5">
      <w:pPr>
        <w:pStyle w:val="Heading3"/>
      </w:pPr>
      <w:bookmarkStart w:id="161" w:name="_Toc54392289"/>
      <w:bookmarkStart w:id="162" w:name="_Toc54394735"/>
      <w:bookmarkStart w:id="163" w:name="_Toc54964722"/>
      <w:bookmarkStart w:id="164" w:name="_Toc86311109"/>
      <w:bookmarkEnd w:id="161"/>
      <w:bookmarkEnd w:id="162"/>
      <w:r>
        <w:t>Zavrnitev manifesta</w:t>
      </w:r>
      <w:bookmarkEnd w:id="163"/>
      <w:bookmarkEnd w:id="164"/>
    </w:p>
    <w:p w14:paraId="100F96B9" w14:textId="398DF3D0" w:rsidR="009737BA" w:rsidRDefault="006D423B" w:rsidP="009737BA">
      <w:pPr>
        <w:pStyle w:val="Odstavek"/>
        <w:jc w:val="both"/>
      </w:pPr>
      <w:r>
        <w:t>Deklarant pošlj</w:t>
      </w:r>
      <w:r w:rsidR="00636CE6">
        <w:t>e manifest, ki vseb</w:t>
      </w:r>
      <w:r w:rsidR="009737BA">
        <w:t>u</w:t>
      </w:r>
      <w:r w:rsidR="00636CE6">
        <w:t>je napake.</w:t>
      </w:r>
      <w:r w:rsidR="009737BA">
        <w:t xml:space="preserve"> V odgovor prejme sporočilo o zavrnitvi.</w:t>
      </w:r>
    </w:p>
    <w:p w14:paraId="18996055" w14:textId="77777777" w:rsidR="009737BA" w:rsidRDefault="009737BA" w:rsidP="009737BA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6F8611E0" wp14:editId="5E4A27F6">
            <wp:extent cx="3691109" cy="3000375"/>
            <wp:effectExtent l="0" t="0" r="5080" b="0"/>
            <wp:docPr id="19" name="Picture 1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&#10;&#10;Description automatically generated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699365" cy="3007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DF4C4" w14:textId="267FDC37" w:rsidR="009737BA" w:rsidRDefault="009737BA" w:rsidP="009737BA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36</w:t>
      </w:r>
      <w:r>
        <w:fldChar w:fldCharType="end"/>
      </w:r>
      <w:r w:rsidRPr="009737BA">
        <w:t xml:space="preserve"> </w:t>
      </w:r>
      <w:r>
        <w:t>Zavrnitev manifesta</w:t>
      </w:r>
    </w:p>
    <w:p w14:paraId="0F854C49" w14:textId="446AC7AB" w:rsidR="00C766D5" w:rsidRDefault="009737BA" w:rsidP="00C766D5">
      <w:pPr>
        <w:pStyle w:val="Heading3"/>
      </w:pPr>
      <w:bookmarkStart w:id="165" w:name="_Toc54392295"/>
      <w:bookmarkStart w:id="166" w:name="_Toc54394741"/>
      <w:bookmarkStart w:id="167" w:name="_Toc54964723"/>
      <w:bookmarkStart w:id="168" w:name="_Toc86311110"/>
      <w:bookmarkEnd w:id="165"/>
      <w:bookmarkEnd w:id="166"/>
      <w:r>
        <w:lastRenderedPageBreak/>
        <w:t>Sprejem manifesta, i</w:t>
      </w:r>
      <w:r w:rsidR="00C766D5">
        <w:t>zstop po skladiščenju blaga</w:t>
      </w:r>
      <w:bookmarkEnd w:id="167"/>
      <w:bookmarkEnd w:id="168"/>
    </w:p>
    <w:p w14:paraId="45496292" w14:textId="0F746CE6" w:rsidR="00C766D5" w:rsidRDefault="009737BA" w:rsidP="009737BA">
      <w:pPr>
        <w:pStyle w:val="Odstavek"/>
        <w:jc w:val="both"/>
      </w:pPr>
      <w:r>
        <w:t xml:space="preserve">V tem scenariju je </w:t>
      </w:r>
      <w:r w:rsidR="00C766D5" w:rsidRPr="00CB2AD3">
        <w:t>blago</w:t>
      </w:r>
      <w:r w:rsidR="00C766D5">
        <w:t xml:space="preserve"> navedeno na izstopni skupni deklaraciji</w:t>
      </w:r>
      <w:r>
        <w:t xml:space="preserve"> </w:t>
      </w:r>
      <w:r w:rsidR="00C766D5">
        <w:t>skladiščeno</w:t>
      </w:r>
      <w:r>
        <w:t>, u</w:t>
      </w:r>
      <w:r w:rsidR="00C766D5">
        <w:t xml:space="preserve">rad izstopa </w:t>
      </w:r>
      <w:r w:rsidR="00F77FC0">
        <w:t>dovoli</w:t>
      </w:r>
      <w:r w:rsidR="00C766D5">
        <w:t xml:space="preserve">, da se blago skladišči pred njegovim </w:t>
      </w:r>
      <w:r w:rsidR="00C766D5" w:rsidRPr="00A95B91">
        <w:t>izs</w:t>
      </w:r>
      <w:r w:rsidR="00C766D5">
        <w:t xml:space="preserve">topom iz </w:t>
      </w:r>
      <w:r w:rsidR="00C766D5" w:rsidRPr="00CB2AD3">
        <w:t>carinskega območja Evropske</w:t>
      </w:r>
      <w:r w:rsidR="00C766D5">
        <w:t xml:space="preserve"> unije.</w:t>
      </w:r>
    </w:p>
    <w:p w14:paraId="253FB275" w14:textId="1DA6420C" w:rsidR="00557225" w:rsidRDefault="009737BA" w:rsidP="00C766D5">
      <w:pPr>
        <w:pStyle w:val="Odstavek"/>
        <w:jc w:val="both"/>
      </w:pPr>
      <w:r>
        <w:t xml:space="preserve">Deklarant vloži </w:t>
      </w:r>
      <w:r w:rsidR="00C766D5">
        <w:t>manifest (IE547)</w:t>
      </w:r>
      <w:r w:rsidR="00557225">
        <w:t xml:space="preserve"> in v odgovor prejme obvestilo o sprejemu manifest</w:t>
      </w:r>
      <w:r w:rsidR="00F77FC0">
        <w:t>a (IE548)</w:t>
      </w:r>
      <w:r w:rsidR="00557225">
        <w:t>.</w:t>
      </w:r>
    </w:p>
    <w:p w14:paraId="6DDA4A53" w14:textId="77777777" w:rsidR="00F77FC0" w:rsidRDefault="009737BA" w:rsidP="00F77FC0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2D15CD5" wp14:editId="04E309A9">
            <wp:extent cx="3333750" cy="2581275"/>
            <wp:effectExtent l="0" t="0" r="0" b="9525"/>
            <wp:docPr id="20" name="Picture 2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&#10;&#10;Description automatically generated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54688" w14:textId="3AD3DF7F" w:rsidR="009737BA" w:rsidRDefault="00F77FC0" w:rsidP="00F77FC0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37</w:t>
      </w:r>
      <w:r>
        <w:fldChar w:fldCharType="end"/>
      </w:r>
      <w:r w:rsidRPr="00F77FC0">
        <w:t xml:space="preserve"> </w:t>
      </w:r>
      <w:r>
        <w:t>Sprejem manifesta, izstop po skladiščenju blaga</w:t>
      </w:r>
    </w:p>
    <w:p w14:paraId="4673EE1D" w14:textId="5263EDF7" w:rsidR="00C766D5" w:rsidRDefault="00F77FC0" w:rsidP="00C766D5">
      <w:pPr>
        <w:pStyle w:val="Heading3"/>
      </w:pPr>
      <w:bookmarkStart w:id="169" w:name="_Toc54392298"/>
      <w:bookmarkStart w:id="170" w:name="_Toc54394744"/>
      <w:bookmarkStart w:id="171" w:name="_Toc54964724"/>
      <w:bookmarkStart w:id="172" w:name="_Toc86311111"/>
      <w:bookmarkEnd w:id="169"/>
      <w:bookmarkEnd w:id="170"/>
      <w:r>
        <w:lastRenderedPageBreak/>
        <w:t>Sprejem manifesta in d</w:t>
      </w:r>
      <w:r w:rsidR="00C766D5">
        <w:t xml:space="preserve">elni izstopi </w:t>
      </w:r>
      <w:bookmarkEnd w:id="171"/>
      <w:r>
        <w:t>blaga</w:t>
      </w:r>
      <w:bookmarkEnd w:id="172"/>
    </w:p>
    <w:p w14:paraId="20EAD885" w14:textId="77777777" w:rsidR="00F77FC0" w:rsidRDefault="00F77FC0" w:rsidP="007D7F9A">
      <w:pPr>
        <w:pStyle w:val="Odstavek"/>
        <w:keepNext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iz </w:t>
      </w:r>
      <w:r w:rsidRPr="00CB2AD3">
        <w:t>carinskega območja Evropske</w:t>
      </w:r>
      <w:r>
        <w:t xml:space="preserve"> unije.</w:t>
      </w:r>
    </w:p>
    <w:p w14:paraId="6C81178B" w14:textId="21DD7FE8" w:rsidR="00F77FC0" w:rsidRDefault="00F77FC0" w:rsidP="00F77FC0">
      <w:pPr>
        <w:pStyle w:val="Odstavek"/>
        <w:keepNext/>
        <w:jc w:val="both"/>
      </w:pPr>
      <w:r>
        <w:t xml:space="preserve">Deklarant vloži manifest (IE547) in v odgovor prejme obvestilo o sprejemu manifesta (IE548). V primeru </w:t>
      </w:r>
      <w:proofErr w:type="spellStart"/>
      <w:r>
        <w:t>delinih</w:t>
      </w:r>
      <w:proofErr w:type="spellEnd"/>
      <w:r>
        <w:t xml:space="preserve"> izstopov blaga, deklarant vlaga </w:t>
      </w:r>
      <w:proofErr w:type="spellStart"/>
      <w:r>
        <w:t>mafiste</w:t>
      </w:r>
      <w:proofErr w:type="spellEnd"/>
      <w:r>
        <w:t xml:space="preserve"> do dokončnega izstopa.</w:t>
      </w:r>
    </w:p>
    <w:p w14:paraId="3073EC84" w14:textId="77777777" w:rsidR="00F77FC0" w:rsidRDefault="00F77FC0" w:rsidP="00F77FC0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5931F6D3" wp14:editId="4D9F36B5">
            <wp:extent cx="3201638" cy="4010025"/>
            <wp:effectExtent l="0" t="0" r="0" b="0"/>
            <wp:docPr id="21" name="Picture 2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Diagram&#10;&#10;Description automatically generated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203844" cy="4012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24466" w14:textId="36798245" w:rsidR="00F77FC0" w:rsidRDefault="00F77FC0" w:rsidP="00F77FC0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38</w:t>
      </w:r>
      <w:r>
        <w:fldChar w:fldCharType="end"/>
      </w:r>
      <w:r w:rsidRPr="00F77FC0">
        <w:t xml:space="preserve"> </w:t>
      </w:r>
      <w:r>
        <w:t>Sprejem manifesta in delni izstopi blaga</w:t>
      </w:r>
    </w:p>
    <w:p w14:paraId="3AC9E58C" w14:textId="12AC9808" w:rsidR="00C766D5" w:rsidRDefault="00396EF7" w:rsidP="00C766D5">
      <w:pPr>
        <w:pStyle w:val="Heading2"/>
      </w:pPr>
      <w:bookmarkStart w:id="173" w:name="_Toc54392301"/>
      <w:bookmarkStart w:id="174" w:name="_Toc54394747"/>
      <w:bookmarkStart w:id="175" w:name="_Toc54392302"/>
      <w:bookmarkStart w:id="176" w:name="_Toc54394748"/>
      <w:bookmarkStart w:id="177" w:name="_Toc54392309"/>
      <w:bookmarkStart w:id="178" w:name="_Toc54394755"/>
      <w:bookmarkStart w:id="179" w:name="_Toc54964728"/>
      <w:bookmarkStart w:id="180" w:name="_Toc86311112"/>
      <w:bookmarkEnd w:id="173"/>
      <w:bookmarkEnd w:id="174"/>
      <w:bookmarkEnd w:id="175"/>
      <w:bookmarkEnd w:id="176"/>
      <w:bookmarkEnd w:id="177"/>
      <w:bookmarkEnd w:id="178"/>
      <w:r>
        <w:lastRenderedPageBreak/>
        <w:t xml:space="preserve">Postopki izreka neveljavnosti </w:t>
      </w:r>
      <w:r w:rsidR="00C766D5">
        <w:t>izstopne skupne deklaracije</w:t>
      </w:r>
      <w:bookmarkEnd w:id="179"/>
      <w:bookmarkEnd w:id="180"/>
    </w:p>
    <w:p w14:paraId="09B6C149" w14:textId="144C54BF" w:rsidR="00C766D5" w:rsidRDefault="00396EF7" w:rsidP="00C766D5">
      <w:pPr>
        <w:pStyle w:val="Heading3"/>
      </w:pPr>
      <w:bookmarkStart w:id="181" w:name="_Toc54964729"/>
      <w:bookmarkStart w:id="182" w:name="_Toc86311113"/>
      <w:r>
        <w:t xml:space="preserve">Vložitev </w:t>
      </w:r>
      <w:r w:rsidR="00812F1E">
        <w:t xml:space="preserve">in sprejem </w:t>
      </w:r>
      <w:r>
        <w:t xml:space="preserve">zahteve za razveljavitev </w:t>
      </w:r>
      <w:r w:rsidR="00C766D5">
        <w:t>izstopne skupne deklaracije</w:t>
      </w:r>
      <w:bookmarkEnd w:id="181"/>
      <w:bookmarkEnd w:id="182"/>
      <w:r w:rsidR="00812F1E">
        <w:t xml:space="preserve"> </w:t>
      </w:r>
    </w:p>
    <w:p w14:paraId="147C010D" w14:textId="5F0BFA35" w:rsidR="00C766D5" w:rsidRDefault="00C766D5" w:rsidP="00812F1E">
      <w:pPr>
        <w:pStyle w:val="Odstavek"/>
        <w:keepNext/>
        <w:jc w:val="both"/>
      </w:pPr>
      <w:r>
        <w:t>Deklarant</w:t>
      </w:r>
      <w:r w:rsidR="00396EF7">
        <w:t xml:space="preserve"> posreduje zahtevo za razveljavitev izstopne skupne deklaracije, ki se sprejme.</w:t>
      </w:r>
    </w:p>
    <w:p w14:paraId="4541289E" w14:textId="77777777" w:rsidR="00812F1E" w:rsidRDefault="00812F1E" w:rsidP="00812F1E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7D679BDE" wp14:editId="2F244828">
            <wp:extent cx="4219575" cy="3495779"/>
            <wp:effectExtent l="0" t="0" r="0" b="9525"/>
            <wp:docPr id="22" name="Picture 2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&#10;&#10;Description automatically generated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227545" cy="350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A9ED0" w14:textId="17F786D1" w:rsidR="00396EF7" w:rsidRPr="007C4622" w:rsidRDefault="00812F1E" w:rsidP="00812F1E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39</w:t>
      </w:r>
      <w:r>
        <w:fldChar w:fldCharType="end"/>
      </w:r>
      <w:r w:rsidRPr="00812F1E">
        <w:t xml:space="preserve"> </w:t>
      </w:r>
      <w:r>
        <w:t>Vložitev zahteve za razveljavitev izstopne skupne deklaracije</w:t>
      </w:r>
    </w:p>
    <w:p w14:paraId="7440FA34" w14:textId="23F4FB75" w:rsidR="00C766D5" w:rsidRDefault="00812F1E" w:rsidP="00C766D5">
      <w:pPr>
        <w:pStyle w:val="Heading3"/>
      </w:pPr>
      <w:bookmarkStart w:id="183" w:name="_Toc86311114"/>
      <w:r>
        <w:lastRenderedPageBreak/>
        <w:t>Vložitev in zavrnitev zahteve za razveljavitev izstopne skupne deklaracije</w:t>
      </w:r>
      <w:bookmarkEnd w:id="183"/>
    </w:p>
    <w:p w14:paraId="3D58F2D3" w14:textId="728B5FCF" w:rsidR="00812F1E" w:rsidRDefault="00812F1E" w:rsidP="00441B85">
      <w:pPr>
        <w:pStyle w:val="Odstavek"/>
        <w:keepNext/>
      </w:pPr>
      <w:r>
        <w:t>Deklarant posreduje zahtevo za razveljavitev izstopne skupne deklaracije, ki pa se zavrne.</w:t>
      </w:r>
    </w:p>
    <w:p w14:paraId="0A38B594" w14:textId="77777777" w:rsidR="00441B85" w:rsidRDefault="00441B85" w:rsidP="00441B85">
      <w:pPr>
        <w:pStyle w:val="Odstavek"/>
        <w:keepNext/>
      </w:pPr>
      <w:r>
        <w:rPr>
          <w:noProof/>
        </w:rPr>
        <w:drawing>
          <wp:inline distT="0" distB="0" distL="0" distR="0" wp14:anchorId="57103638" wp14:editId="60D153D1">
            <wp:extent cx="3990975" cy="3128264"/>
            <wp:effectExtent l="0" t="0" r="0" b="0"/>
            <wp:docPr id="23" name="Picture 2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&#10;&#10;Description automatically generated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994272" cy="313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77BA9" w14:textId="39487098" w:rsidR="00812F1E" w:rsidRDefault="00441B85" w:rsidP="00441B85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40</w:t>
      </w:r>
      <w:r>
        <w:fldChar w:fldCharType="end"/>
      </w:r>
      <w:r w:rsidRPr="00441B85">
        <w:t xml:space="preserve"> </w:t>
      </w:r>
      <w:r>
        <w:t>Vložitev in zavrnitev zahteve za razveljavitev izstopne skupne deklaracije</w:t>
      </w:r>
    </w:p>
    <w:p w14:paraId="0518B4A3" w14:textId="7921B88D" w:rsidR="00C766D5" w:rsidRDefault="00C766D5" w:rsidP="00C766D5">
      <w:pPr>
        <w:pStyle w:val="Heading2"/>
      </w:pPr>
      <w:bookmarkStart w:id="184" w:name="_Toc54392316"/>
      <w:bookmarkStart w:id="185" w:name="_Toc54394762"/>
      <w:bookmarkStart w:id="186" w:name="_Toc54964731"/>
      <w:bookmarkStart w:id="187" w:name="_Toc86311115"/>
      <w:bookmarkEnd w:id="184"/>
      <w:bookmarkEnd w:id="185"/>
      <w:r w:rsidRPr="00913988">
        <w:t>Postopanje z obvestilom o ponovnem izvozu</w:t>
      </w:r>
      <w:bookmarkEnd w:id="186"/>
      <w:bookmarkEnd w:id="187"/>
    </w:p>
    <w:p w14:paraId="1FD67C00" w14:textId="77777777" w:rsidR="00C766D5" w:rsidRDefault="00C766D5" w:rsidP="00C766D5">
      <w:pPr>
        <w:pStyle w:val="Odstavek"/>
        <w:jc w:val="both"/>
      </w:pPr>
      <w:r>
        <w:t>Kadar blago, ki ni iz Evropske unije potuje čez teritorij Evropske unije (ali preko vstopne in/ali izstopne točke) za katero ni potrebno vložiti izstopne skupne deklaracije je potrebno vložiti Obvestilo o ponovnem izvozu.</w:t>
      </w:r>
    </w:p>
    <w:p w14:paraId="025FDAFA" w14:textId="35C80750" w:rsidR="00C766D5" w:rsidRDefault="00C766D5" w:rsidP="00C766D5">
      <w:pPr>
        <w:pStyle w:val="Odstavek"/>
        <w:jc w:val="both"/>
      </w:pPr>
      <w:r>
        <w:t>V tem poglavju so predstavljeni procesi, ki obravnavajo postopanje z obvestilom o ponovnem izvozu</w:t>
      </w:r>
      <w:r w:rsidR="00441B85">
        <w:t>.</w:t>
      </w:r>
    </w:p>
    <w:p w14:paraId="32606D88" w14:textId="3A8F5978" w:rsidR="00C766D5" w:rsidRDefault="00C766D5" w:rsidP="00C766D5">
      <w:pPr>
        <w:pStyle w:val="Heading3"/>
      </w:pPr>
      <w:bookmarkStart w:id="188" w:name="_Toc54964732"/>
      <w:bookmarkStart w:id="189" w:name="_Toc86311116"/>
      <w:r w:rsidRPr="00FE4823">
        <w:t>Osnovni proces postopanja z obvestilom o ponovnem izvozu</w:t>
      </w:r>
      <w:bookmarkEnd w:id="188"/>
      <w:bookmarkEnd w:id="189"/>
    </w:p>
    <w:p w14:paraId="2868172E" w14:textId="304F7564" w:rsidR="000B6D1F" w:rsidRPr="000B6D1F" w:rsidRDefault="000B6D1F" w:rsidP="007D7F9A">
      <w:pPr>
        <w:pStyle w:val="Odstavek"/>
        <w:keepNext/>
        <w:jc w:val="both"/>
      </w:pPr>
      <w:r>
        <w:t>D</w:t>
      </w:r>
      <w:r w:rsidRPr="00577A6F">
        <w:t>eklarant</w:t>
      </w:r>
      <w:r>
        <w:t xml:space="preserve"> na uradu izstopa vloži obvestilo o ponovnem izvozu. Urad izstopa o sprejemu obvestila obvesti deklaranta. N</w:t>
      </w:r>
      <w:r w:rsidRPr="00FE4823">
        <w:t xml:space="preserve">a </w:t>
      </w:r>
      <w:r>
        <w:t>u</w:t>
      </w:r>
      <w:r w:rsidRPr="00FE4823">
        <w:t xml:space="preserve">radu </w:t>
      </w:r>
      <w:r>
        <w:t>izstopa</w:t>
      </w:r>
      <w:r w:rsidRPr="00FE4823">
        <w:t xml:space="preserve"> sledijo postopki kontrole. </w:t>
      </w:r>
      <w:r w:rsidRPr="00D667C3">
        <w:t xml:space="preserve">Po pozitivno končanih postopkih kontrole na uradu izstopa oz. če se kontrola ne opravi se blago lahko </w:t>
      </w:r>
      <w:r w:rsidRPr="00D667C3">
        <w:lastRenderedPageBreak/>
        <w:t>prepusti in o tem se obvesti deklarant (IE525).</w:t>
      </w:r>
      <w:r>
        <w:t xml:space="preserve"> Carinik potrdi izstop ročno ali preko manifesta in stanje obvestila o ponovnem izvozu se spremeni na »Izstopilo«</w:t>
      </w:r>
    </w:p>
    <w:p w14:paraId="79D72B24" w14:textId="77777777" w:rsidR="000B6D1F" w:rsidRDefault="000B6D1F" w:rsidP="000B6D1F">
      <w:pPr>
        <w:pStyle w:val="Odstavek"/>
        <w:keepNext/>
      </w:pPr>
      <w:r>
        <w:rPr>
          <w:noProof/>
        </w:rPr>
        <w:drawing>
          <wp:inline distT="0" distB="0" distL="0" distR="0" wp14:anchorId="5A87920E" wp14:editId="676872D5">
            <wp:extent cx="3400425" cy="2793980"/>
            <wp:effectExtent l="0" t="0" r="0" b="6985"/>
            <wp:docPr id="25" name="Picture 2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Diagram&#10;&#10;Description automatically generated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404088" cy="279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6C38A" w14:textId="5B7E85A6" w:rsidR="00C766D5" w:rsidRPr="00EA3322" w:rsidRDefault="000B6D1F" w:rsidP="000B6D1F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41</w:t>
      </w:r>
      <w:r>
        <w:fldChar w:fldCharType="end"/>
      </w:r>
      <w:r>
        <w:t xml:space="preserve"> </w:t>
      </w:r>
      <w:r w:rsidRPr="00FE4823">
        <w:t>Osnovni proces postopanja z obvestilom o ponovnem izvozu</w:t>
      </w:r>
    </w:p>
    <w:p w14:paraId="50571C6F" w14:textId="456FD5C3" w:rsidR="00C766D5" w:rsidRPr="00466E1E" w:rsidRDefault="00C766D5" w:rsidP="00C766D5">
      <w:pPr>
        <w:pStyle w:val="Heading2"/>
      </w:pPr>
      <w:bookmarkStart w:id="190" w:name="_Toc54392320"/>
      <w:bookmarkStart w:id="191" w:name="_Toc54394766"/>
      <w:bookmarkStart w:id="192" w:name="_Toc86311117"/>
      <w:bookmarkStart w:id="193" w:name="_Toc54964733"/>
      <w:bookmarkEnd w:id="190"/>
      <w:bookmarkEnd w:id="191"/>
      <w:r w:rsidRPr="00466E1E">
        <w:t>Specifični procesi registracije obvestila o ponovnem izvozu</w:t>
      </w:r>
      <w:bookmarkEnd w:id="192"/>
      <w:r w:rsidRPr="00466E1E">
        <w:t xml:space="preserve"> </w:t>
      </w:r>
      <w:bookmarkEnd w:id="193"/>
    </w:p>
    <w:p w14:paraId="38EAAC83" w14:textId="3A699205" w:rsidR="00C766D5" w:rsidRDefault="00C766D5" w:rsidP="00C766D5">
      <w:pPr>
        <w:pStyle w:val="Odstavek"/>
        <w:jc w:val="both"/>
      </w:pPr>
      <w:r w:rsidRPr="00466E1E">
        <w:t>V tem sklopu so predstavljeni specifični procesi</w:t>
      </w:r>
      <w:r>
        <w:t>, ki obravnavajo registracijo obvestila o ponovnem izvozu</w:t>
      </w:r>
      <w:r w:rsidR="000B6D1F">
        <w:t>.</w:t>
      </w:r>
    </w:p>
    <w:p w14:paraId="1DE8DD6E" w14:textId="77777777" w:rsidR="00C766D5" w:rsidRDefault="00C766D5" w:rsidP="00C766D5">
      <w:pPr>
        <w:pStyle w:val="Heading3"/>
      </w:pPr>
      <w:bookmarkStart w:id="194" w:name="_Toc54964734"/>
      <w:bookmarkStart w:id="195" w:name="_Toc86311118"/>
      <w:r>
        <w:t>Zavrnitev obvestila o ponovnem izvozu</w:t>
      </w:r>
      <w:bookmarkEnd w:id="194"/>
      <w:bookmarkEnd w:id="195"/>
    </w:p>
    <w:p w14:paraId="5AD51801" w14:textId="39C38380" w:rsidR="000B6D1F" w:rsidRDefault="000B6D1F" w:rsidP="00C766D5">
      <w:pPr>
        <w:pStyle w:val="Odstavek"/>
        <w:jc w:val="both"/>
      </w:pPr>
      <w:r>
        <w:t>Deklarant posreduje sporočilo o ponovnem izvozu, ki pa se zavrne.</w:t>
      </w:r>
    </w:p>
    <w:p w14:paraId="40EE86A6" w14:textId="77777777" w:rsidR="009E6511" w:rsidRDefault="009E6511" w:rsidP="009E6511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F643854" wp14:editId="63698726">
            <wp:extent cx="3058452" cy="1838325"/>
            <wp:effectExtent l="0" t="0" r="8890" b="0"/>
            <wp:docPr id="26" name="Picture 26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Diagram, box and whisker chart&#10;&#10;Description automatically generated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3069326" cy="1844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895D3" w14:textId="6523A5DD" w:rsidR="00860E82" w:rsidRDefault="009E6511" w:rsidP="009E6511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42</w:t>
      </w:r>
      <w:r>
        <w:fldChar w:fldCharType="end"/>
      </w:r>
      <w:r w:rsidRPr="009E6511">
        <w:t xml:space="preserve"> </w:t>
      </w:r>
      <w:r>
        <w:t>Zavrnitev obvestila o ponovnem izvozu</w:t>
      </w:r>
    </w:p>
    <w:p w14:paraId="4928071D" w14:textId="77777777" w:rsidR="00C766D5" w:rsidRDefault="00C766D5" w:rsidP="00C766D5">
      <w:pPr>
        <w:pStyle w:val="Heading3"/>
      </w:pPr>
      <w:bookmarkStart w:id="196" w:name="_Toc54392324"/>
      <w:bookmarkStart w:id="197" w:name="_Toc54394770"/>
      <w:bookmarkStart w:id="198" w:name="_Toc54964735"/>
      <w:bookmarkStart w:id="199" w:name="_Toc86311119"/>
      <w:bookmarkEnd w:id="196"/>
      <w:bookmarkEnd w:id="197"/>
      <w:r>
        <w:lastRenderedPageBreak/>
        <w:t xml:space="preserve">Kontrola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r w:rsidRPr="00423247">
        <w:t xml:space="preserve"> in prepustitev</w:t>
      </w:r>
      <w:r>
        <w:t xml:space="preserve"> v izstop</w:t>
      </w:r>
      <w:bookmarkEnd w:id="198"/>
      <w:bookmarkEnd w:id="199"/>
    </w:p>
    <w:p w14:paraId="77BCD212" w14:textId="2CD4293D" w:rsidR="009E6511" w:rsidRDefault="009E6511" w:rsidP="001F1B8B">
      <w:pPr>
        <w:pStyle w:val="Odstavek"/>
        <w:keepNext/>
        <w:jc w:val="both"/>
      </w:pPr>
      <w:r>
        <w:t>Deklarant posreduje sporočilo o ponovnem izvozu, ki se sprejme. Urad izstopa posreduje obvestilo o odločitvi za kontrolo in po izvedeni kontroli še obvestilo o prepustitvi.</w:t>
      </w:r>
    </w:p>
    <w:p w14:paraId="24CACB0C" w14:textId="77777777" w:rsidR="00DC5C47" w:rsidRDefault="00DC5C47" w:rsidP="00DC5C47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2C2A865" wp14:editId="795574BD">
            <wp:extent cx="3368706" cy="3438525"/>
            <wp:effectExtent l="0" t="0" r="3175" b="0"/>
            <wp:docPr id="27" name="Picture 27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Diagram, schematic&#10;&#10;Description automatically generated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382813" cy="345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EE518" w14:textId="7EF2A270" w:rsidR="009E6511" w:rsidRDefault="00DC5C47" w:rsidP="00DC5C47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43</w:t>
      </w:r>
      <w:r>
        <w:fldChar w:fldCharType="end"/>
      </w:r>
      <w:r w:rsidRPr="00DC5C47">
        <w:t xml:space="preserve"> </w:t>
      </w:r>
      <w:r>
        <w:t xml:space="preserve">Kontrola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r w:rsidRPr="00423247">
        <w:t xml:space="preserve"> in prepustitev</w:t>
      </w:r>
      <w:r>
        <w:t xml:space="preserve"> v izstop</w:t>
      </w:r>
    </w:p>
    <w:p w14:paraId="056E34DD" w14:textId="2701F58D" w:rsidR="00C766D5" w:rsidRDefault="00C766D5" w:rsidP="00C766D5">
      <w:pPr>
        <w:pStyle w:val="Heading3"/>
      </w:pPr>
      <w:bookmarkStart w:id="200" w:name="_Toc54964736"/>
      <w:bookmarkStart w:id="201" w:name="_Toc86311120"/>
      <w:r>
        <w:lastRenderedPageBreak/>
        <w:t>Kontrola na u</w:t>
      </w:r>
      <w:r w:rsidRPr="00423247">
        <w:t xml:space="preserve">radu </w:t>
      </w:r>
      <w:r>
        <w:t>izstopa</w:t>
      </w:r>
      <w:r w:rsidRPr="00423247">
        <w:t xml:space="preserve"> in</w:t>
      </w:r>
      <w:r>
        <w:t xml:space="preserve"> zavrnitev prepustit</w:t>
      </w:r>
      <w:r w:rsidRPr="00423247">
        <w:t>v</w:t>
      </w:r>
      <w:r>
        <w:t>e v izstop</w:t>
      </w:r>
      <w:bookmarkEnd w:id="200"/>
      <w:bookmarkEnd w:id="201"/>
    </w:p>
    <w:p w14:paraId="5DAF5385" w14:textId="2F6BF1AE" w:rsidR="001F1B8B" w:rsidRDefault="001F1B8B" w:rsidP="001F1B8B">
      <w:pPr>
        <w:pStyle w:val="Odstavek"/>
        <w:keepNext/>
        <w:jc w:val="both"/>
      </w:pPr>
      <w:r>
        <w:t>Deklarant posreduje sporočilo o ponovnem izvozu, ki se sprejme. Urad izstopa posreduje obvestilo o odločitvi za kontrolo in po izvedeni kontroli še obvestilo o zavrnitvi prepustitve v izstop.</w:t>
      </w:r>
    </w:p>
    <w:p w14:paraId="1C043803" w14:textId="77777777" w:rsidR="001F1B8B" w:rsidRDefault="001F1B8B" w:rsidP="001F1B8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8BBD443" wp14:editId="28CAB2AF">
            <wp:extent cx="3638550" cy="3686175"/>
            <wp:effectExtent l="0" t="0" r="0" b="9525"/>
            <wp:docPr id="28" name="Picture 28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Diagram, schematic&#10;&#10;Description automatically generated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0CEC5" w14:textId="7121CD16" w:rsidR="001F1B8B" w:rsidRDefault="001F1B8B" w:rsidP="001F1B8B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44</w:t>
      </w:r>
      <w:r>
        <w:fldChar w:fldCharType="end"/>
      </w:r>
      <w:r w:rsidRPr="001F1B8B">
        <w:t xml:space="preserve"> </w:t>
      </w:r>
      <w:r>
        <w:t>Kontrola na u</w:t>
      </w:r>
      <w:r w:rsidRPr="00423247">
        <w:t xml:space="preserve">radu </w:t>
      </w:r>
      <w:r>
        <w:t>izstopa</w:t>
      </w:r>
      <w:r w:rsidRPr="00423247">
        <w:t xml:space="preserve"> in</w:t>
      </w:r>
      <w:r>
        <w:t xml:space="preserve"> zavrnitev prepustit</w:t>
      </w:r>
      <w:r w:rsidRPr="00423247">
        <w:t>v</w:t>
      </w:r>
      <w:r>
        <w:t>e v izstop</w:t>
      </w:r>
    </w:p>
    <w:p w14:paraId="62CACB39" w14:textId="16AB7346" w:rsidR="00C766D5" w:rsidRPr="00466E1E" w:rsidRDefault="00C766D5" w:rsidP="00C766D5">
      <w:pPr>
        <w:pStyle w:val="Heading2"/>
      </w:pPr>
      <w:bookmarkStart w:id="202" w:name="_Toc54392330"/>
      <w:bookmarkStart w:id="203" w:name="_Toc54394776"/>
      <w:bookmarkStart w:id="204" w:name="_Toc54392331"/>
      <w:bookmarkStart w:id="205" w:name="_Toc54394777"/>
      <w:bookmarkStart w:id="206" w:name="_Toc54392332"/>
      <w:bookmarkStart w:id="207" w:name="_Toc54394778"/>
      <w:bookmarkStart w:id="208" w:name="_Toc54392333"/>
      <w:bookmarkStart w:id="209" w:name="_Toc54394779"/>
      <w:bookmarkStart w:id="210" w:name="_Toc54392335"/>
      <w:bookmarkStart w:id="211" w:name="_Toc54394781"/>
      <w:bookmarkStart w:id="212" w:name="_Toc54392336"/>
      <w:bookmarkStart w:id="213" w:name="_Toc54394782"/>
      <w:bookmarkStart w:id="214" w:name="_Toc54392337"/>
      <w:bookmarkStart w:id="215" w:name="_Toc54394783"/>
      <w:bookmarkStart w:id="216" w:name="_Toc54392340"/>
      <w:bookmarkStart w:id="217" w:name="_Toc54394786"/>
      <w:bookmarkStart w:id="218" w:name="_Toc54964737"/>
      <w:bookmarkStart w:id="219" w:name="_Toc8631112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r w:rsidRPr="00193D86">
        <w:lastRenderedPageBreak/>
        <w:t>Specifični procesi na izstopu na obvestilu o ponovnem izvozu</w:t>
      </w:r>
      <w:bookmarkEnd w:id="218"/>
      <w:bookmarkEnd w:id="219"/>
    </w:p>
    <w:p w14:paraId="18E33322" w14:textId="6DE9D182" w:rsidR="00C766D5" w:rsidRDefault="00C766D5" w:rsidP="00814F51">
      <w:pPr>
        <w:pStyle w:val="Odstavek"/>
        <w:keepNext/>
        <w:jc w:val="both"/>
      </w:pPr>
      <w:r w:rsidRPr="00466E1E">
        <w:t>V tem sklopu so predstavljeni specifični procesi</w:t>
      </w:r>
      <w:r>
        <w:t xml:space="preserve"> na </w:t>
      </w:r>
      <w:r w:rsidR="00631C76">
        <w:t>u</w:t>
      </w:r>
      <w:r>
        <w:t>radu izstopa v zvezi z obvestilom o ponovnem izvozu (IE570)</w:t>
      </w:r>
      <w:r w:rsidR="00631C76">
        <w:t>.</w:t>
      </w:r>
    </w:p>
    <w:p w14:paraId="30BBF2EC" w14:textId="7C383FC9" w:rsidR="00C766D5" w:rsidRDefault="00120BE5" w:rsidP="00C766D5">
      <w:pPr>
        <w:pStyle w:val="Heading3"/>
      </w:pPr>
      <w:bookmarkStart w:id="220" w:name="_Toc46090578"/>
      <w:bookmarkStart w:id="221" w:name="_Toc46091107"/>
      <w:bookmarkStart w:id="222" w:name="_Toc46091460"/>
      <w:bookmarkStart w:id="223" w:name="_Toc46092796"/>
      <w:bookmarkStart w:id="224" w:name="_Toc46093728"/>
      <w:bookmarkStart w:id="225" w:name="_Toc46094059"/>
      <w:bookmarkStart w:id="226" w:name="_Toc46094333"/>
      <w:bookmarkStart w:id="227" w:name="_Toc46094607"/>
      <w:bookmarkStart w:id="228" w:name="_Toc46094881"/>
      <w:bookmarkStart w:id="229" w:name="_Toc46095155"/>
      <w:bookmarkStart w:id="230" w:name="_Toc46095429"/>
      <w:bookmarkStart w:id="231" w:name="_Toc54964739"/>
      <w:bookmarkStart w:id="232" w:name="_Toc86311122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r>
        <w:t>Sprejem manifesta in i</w:t>
      </w:r>
      <w:r w:rsidR="00C766D5">
        <w:t>zstop po skladiščenju blaga</w:t>
      </w:r>
      <w:bookmarkEnd w:id="231"/>
      <w:r w:rsidRPr="00120BE5">
        <w:t xml:space="preserve"> </w:t>
      </w:r>
      <w:r w:rsidRPr="00193D86">
        <w:t>na obvestilu o ponovnem izvozu</w:t>
      </w:r>
      <w:bookmarkEnd w:id="232"/>
    </w:p>
    <w:p w14:paraId="6FBB8FE5" w14:textId="632BDF67" w:rsidR="00120BE5" w:rsidRPr="00120BE5" w:rsidRDefault="00120BE5" w:rsidP="00120BE5">
      <w:pPr>
        <w:pStyle w:val="Odstavek"/>
        <w:keepNext/>
      </w:pPr>
      <w:r>
        <w:t>Deklarant posreduje najavo, v kateri navede, da se blago skladišči. Blago je pripravljeno, da zapusti carinsko območje EU z vložitvijo manifesta (IE547)</w:t>
      </w:r>
    </w:p>
    <w:p w14:paraId="04A4985E" w14:textId="77777777" w:rsidR="00120BE5" w:rsidRDefault="00120BE5" w:rsidP="00120BE5">
      <w:pPr>
        <w:pStyle w:val="BodyText"/>
        <w:keepNext/>
      </w:pPr>
      <w:r>
        <w:rPr>
          <w:noProof/>
        </w:rPr>
        <w:drawing>
          <wp:inline distT="0" distB="0" distL="0" distR="0" wp14:anchorId="44158D5E" wp14:editId="7627B0DD">
            <wp:extent cx="3019425" cy="3549970"/>
            <wp:effectExtent l="0" t="0" r="0" b="0"/>
            <wp:docPr id="29" name="Picture 2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Diagram&#10;&#10;Description automatically generated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021158" cy="3552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891D7" w14:textId="63E722D2" w:rsidR="00120BE5" w:rsidRPr="00120BE5" w:rsidRDefault="00120BE5" w:rsidP="00120BE5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45</w:t>
      </w:r>
      <w:r>
        <w:fldChar w:fldCharType="end"/>
      </w:r>
      <w:r w:rsidRPr="00120BE5">
        <w:t xml:space="preserve"> </w:t>
      </w:r>
      <w:r>
        <w:t>Izstop po skladiščenju blaga</w:t>
      </w:r>
      <w:r w:rsidRPr="00120BE5">
        <w:t xml:space="preserve"> </w:t>
      </w:r>
      <w:r w:rsidRPr="00193D86">
        <w:t>na obvestilu o ponovnem izvozu</w:t>
      </w:r>
    </w:p>
    <w:p w14:paraId="5B0D24B9" w14:textId="38CD6565" w:rsidR="00C766D5" w:rsidRDefault="00C766D5" w:rsidP="00C766D5">
      <w:pPr>
        <w:pStyle w:val="Heading3"/>
      </w:pPr>
      <w:bookmarkStart w:id="233" w:name="_Toc54392347"/>
      <w:bookmarkStart w:id="234" w:name="_Toc54394793"/>
      <w:bookmarkStart w:id="235" w:name="_Toc54964740"/>
      <w:bookmarkStart w:id="236" w:name="_Toc86311123"/>
      <w:bookmarkEnd w:id="233"/>
      <w:bookmarkEnd w:id="234"/>
      <w:r>
        <w:lastRenderedPageBreak/>
        <w:t xml:space="preserve">Začetni manifest </w:t>
      </w:r>
      <w:r w:rsidR="00120BE5">
        <w:t xml:space="preserve">za blago </w:t>
      </w:r>
      <w:r w:rsidR="00120BE5" w:rsidRPr="00193D86">
        <w:t>na obvestilu o ponovnem izvozu</w:t>
      </w:r>
      <w:r w:rsidR="00120BE5">
        <w:t xml:space="preserve"> </w:t>
      </w:r>
      <w:r>
        <w:t>je zavrnjen</w:t>
      </w:r>
      <w:bookmarkEnd w:id="235"/>
      <w:bookmarkEnd w:id="236"/>
    </w:p>
    <w:p w14:paraId="1E7C9066" w14:textId="0C7B1192" w:rsidR="00120BE5" w:rsidRPr="00120BE5" w:rsidRDefault="00120BE5" w:rsidP="00120BE5">
      <w:pPr>
        <w:pStyle w:val="Odstavek"/>
        <w:keepNext/>
        <w:jc w:val="both"/>
      </w:pPr>
      <w:r>
        <w:t>Deklarant pošlje manifest, ki vsebuje napake. V odgovor prejme sporočilo o zavrnitvi.</w:t>
      </w:r>
    </w:p>
    <w:p w14:paraId="06A37189" w14:textId="77777777" w:rsidR="00120BE5" w:rsidRDefault="00120BE5" w:rsidP="00120BE5">
      <w:pPr>
        <w:pStyle w:val="BodyText"/>
        <w:keepNext/>
      </w:pPr>
      <w:r>
        <w:rPr>
          <w:noProof/>
        </w:rPr>
        <w:drawing>
          <wp:inline distT="0" distB="0" distL="0" distR="0" wp14:anchorId="6AFD1DCD" wp14:editId="2A0B36B5">
            <wp:extent cx="3267937" cy="3619500"/>
            <wp:effectExtent l="0" t="0" r="8890" b="0"/>
            <wp:docPr id="30" name="Picture 3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Diagram&#10;&#10;Description automatically generated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3274374" cy="362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1D977" w14:textId="4AF333BB" w:rsidR="00120BE5" w:rsidRPr="00120BE5" w:rsidRDefault="00120BE5" w:rsidP="00120BE5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46</w:t>
      </w:r>
      <w:r>
        <w:fldChar w:fldCharType="end"/>
      </w:r>
      <w:r w:rsidRPr="00120BE5">
        <w:t xml:space="preserve"> </w:t>
      </w:r>
      <w:r>
        <w:t xml:space="preserve">Začetni manifest za blago </w:t>
      </w:r>
      <w:r w:rsidRPr="00193D86">
        <w:t>na obvestilu o ponovnem izvozu</w:t>
      </w:r>
      <w:r>
        <w:t xml:space="preserve"> je zavrnjen</w:t>
      </w:r>
    </w:p>
    <w:p w14:paraId="24C191B9" w14:textId="2563B00D" w:rsidR="00C766D5" w:rsidRDefault="00120BE5" w:rsidP="00C766D5">
      <w:pPr>
        <w:pStyle w:val="Heading3"/>
      </w:pPr>
      <w:bookmarkStart w:id="237" w:name="_Toc54392350"/>
      <w:bookmarkStart w:id="238" w:name="_Toc54394796"/>
      <w:bookmarkStart w:id="239" w:name="_Toc46090581"/>
      <w:bookmarkStart w:id="240" w:name="_Toc46091110"/>
      <w:bookmarkStart w:id="241" w:name="_Toc46091463"/>
      <w:bookmarkStart w:id="242" w:name="_Toc46092799"/>
      <w:bookmarkStart w:id="243" w:name="_Toc46093731"/>
      <w:bookmarkStart w:id="244" w:name="_Toc46094062"/>
      <w:bookmarkStart w:id="245" w:name="_Toc46094336"/>
      <w:bookmarkStart w:id="246" w:name="_Toc46094610"/>
      <w:bookmarkStart w:id="247" w:name="_Toc46094884"/>
      <w:bookmarkStart w:id="248" w:name="_Toc46095158"/>
      <w:bookmarkStart w:id="249" w:name="_Toc46095432"/>
      <w:bookmarkStart w:id="250" w:name="_Toc86311124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r>
        <w:lastRenderedPageBreak/>
        <w:t xml:space="preserve">Sprejem manifesta za blago </w:t>
      </w:r>
      <w:r w:rsidRPr="00193D86">
        <w:t>na obvestilu o ponovnem izvozu</w:t>
      </w:r>
      <w:r>
        <w:t xml:space="preserve"> in delni izstopi</w:t>
      </w:r>
      <w:bookmarkEnd w:id="250"/>
    </w:p>
    <w:p w14:paraId="26773882" w14:textId="77777777" w:rsidR="00120BE5" w:rsidRDefault="00120BE5" w:rsidP="00814F51">
      <w:pPr>
        <w:pStyle w:val="Odstavek"/>
        <w:keepNext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iz </w:t>
      </w:r>
      <w:r w:rsidRPr="00CB2AD3">
        <w:t>carinskega območja Evropske</w:t>
      </w:r>
      <w:r>
        <w:t xml:space="preserve"> unije.</w:t>
      </w:r>
    </w:p>
    <w:p w14:paraId="1FE8AA5A" w14:textId="176D443C" w:rsidR="00120BE5" w:rsidRDefault="00120BE5" w:rsidP="00120BE5">
      <w:pPr>
        <w:pStyle w:val="BodyText"/>
        <w:keepNext/>
      </w:pPr>
      <w:r>
        <w:t xml:space="preserve">Deklarant vloži manifest (IE547) in v odgovor prejme obvestilo o sprejemu manifesta (IE548). V primeru </w:t>
      </w:r>
      <w:proofErr w:type="spellStart"/>
      <w:r>
        <w:t>delinih</w:t>
      </w:r>
      <w:proofErr w:type="spellEnd"/>
      <w:r>
        <w:t xml:space="preserve"> izstopov blaga, deklarant vlaga </w:t>
      </w:r>
      <w:proofErr w:type="spellStart"/>
      <w:r>
        <w:t>mafiste</w:t>
      </w:r>
      <w:proofErr w:type="spellEnd"/>
      <w:r>
        <w:t xml:space="preserve"> do dokončnega izstopa.</w:t>
      </w:r>
    </w:p>
    <w:p w14:paraId="2B36AFFB" w14:textId="77777777" w:rsidR="00120BE5" w:rsidRDefault="00120BE5" w:rsidP="00120BE5">
      <w:pPr>
        <w:pStyle w:val="BodyText"/>
        <w:keepNext/>
      </w:pPr>
      <w:r>
        <w:rPr>
          <w:noProof/>
        </w:rPr>
        <w:drawing>
          <wp:inline distT="0" distB="0" distL="0" distR="0" wp14:anchorId="4E0547F1" wp14:editId="2716A816">
            <wp:extent cx="3334872" cy="5505450"/>
            <wp:effectExtent l="0" t="0" r="0" b="0"/>
            <wp:docPr id="31" name="Picture 3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 descr="Diagram&#10;&#10;Description automatically generated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3338881" cy="5512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F6E30" w14:textId="0AB2DEFC" w:rsidR="00120BE5" w:rsidRDefault="00120BE5" w:rsidP="00120BE5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47</w:t>
      </w:r>
      <w:r>
        <w:fldChar w:fldCharType="end"/>
      </w:r>
      <w:r w:rsidRPr="00120BE5">
        <w:t xml:space="preserve"> </w:t>
      </w:r>
      <w:r>
        <w:t xml:space="preserve">Sprejem manifesta za blago </w:t>
      </w:r>
      <w:r w:rsidRPr="00193D86">
        <w:t>na obvestilu o ponovnem izvozu</w:t>
      </w:r>
      <w:r>
        <w:t xml:space="preserve"> in delni izstopi</w:t>
      </w:r>
    </w:p>
    <w:p w14:paraId="6126D804" w14:textId="31C73635" w:rsidR="00C766D5" w:rsidRPr="00466E1E" w:rsidRDefault="00C766D5" w:rsidP="00C766D5">
      <w:pPr>
        <w:pStyle w:val="Heading2"/>
      </w:pPr>
      <w:bookmarkStart w:id="251" w:name="_Toc54392353"/>
      <w:bookmarkStart w:id="252" w:name="_Toc54394799"/>
      <w:bookmarkStart w:id="253" w:name="_Toc54392356"/>
      <w:bookmarkStart w:id="254" w:name="_Toc54394802"/>
      <w:bookmarkStart w:id="255" w:name="_Toc54964744"/>
      <w:bookmarkStart w:id="256" w:name="_Toc86311125"/>
      <w:bookmarkEnd w:id="251"/>
      <w:bookmarkEnd w:id="252"/>
      <w:bookmarkEnd w:id="253"/>
      <w:bookmarkEnd w:id="254"/>
      <w:r>
        <w:lastRenderedPageBreak/>
        <w:t>Izrek obvestila</w:t>
      </w:r>
      <w:r w:rsidRPr="00466E1E">
        <w:t xml:space="preserve"> o ponovnem izvozu </w:t>
      </w:r>
      <w:r>
        <w:t>za neveljavnega</w:t>
      </w:r>
      <w:bookmarkEnd w:id="255"/>
      <w:bookmarkEnd w:id="256"/>
    </w:p>
    <w:p w14:paraId="2A39EC91" w14:textId="78330478" w:rsidR="00C766D5" w:rsidRDefault="00C766D5" w:rsidP="00814F51">
      <w:pPr>
        <w:pStyle w:val="Odstavek"/>
        <w:keepNext/>
        <w:jc w:val="both"/>
      </w:pPr>
      <w:r w:rsidRPr="00466E1E">
        <w:t>V tem sklopu so predstavljeni procesi</w:t>
      </w:r>
      <w:r>
        <w:t xml:space="preserve"> na Uradu izstopa, ki obravnavajo izrek obvestila o ponovnem izvozu za neveljavnega</w:t>
      </w:r>
      <w:r w:rsidR="003D4931">
        <w:t>.</w:t>
      </w:r>
    </w:p>
    <w:p w14:paraId="0B354BB9" w14:textId="22A2A391" w:rsidR="00C766D5" w:rsidRDefault="003D4931" w:rsidP="00C766D5">
      <w:pPr>
        <w:pStyle w:val="Heading3"/>
      </w:pPr>
      <w:bookmarkStart w:id="257" w:name="_Toc86311126"/>
      <w:r>
        <w:t>Vložitev in sprejem zahteve za razveljavitev obvestila o ponovnem izvozu</w:t>
      </w:r>
      <w:bookmarkEnd w:id="257"/>
    </w:p>
    <w:p w14:paraId="0ACE31B3" w14:textId="14A4C417" w:rsidR="003D4931" w:rsidRDefault="003D4931" w:rsidP="003D4931">
      <w:pPr>
        <w:pStyle w:val="Odstavek"/>
        <w:jc w:val="both"/>
      </w:pPr>
      <w:r>
        <w:t>Deklarant posreduje zahtevo za razveljavitev izstopne skupne deklaracije, ki se sprejme.</w:t>
      </w:r>
      <w:r>
        <w:rPr>
          <w:noProof/>
        </w:rPr>
        <w:drawing>
          <wp:inline distT="0" distB="0" distL="0" distR="0" wp14:anchorId="66807058" wp14:editId="6862C62B">
            <wp:extent cx="3629025" cy="3295650"/>
            <wp:effectExtent l="0" t="0" r="9525" b="0"/>
            <wp:docPr id="32" name="Picture 3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Diagram, schematic&#10;&#10;Description automatically generated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CB27B" w14:textId="1938A468" w:rsidR="003D4931" w:rsidRDefault="003D4931" w:rsidP="003D4931">
      <w:pPr>
        <w:pStyle w:val="Caption"/>
        <w:jc w:val="both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48</w:t>
      </w:r>
      <w:r>
        <w:fldChar w:fldCharType="end"/>
      </w:r>
      <w:r w:rsidRPr="003D4931">
        <w:t xml:space="preserve"> </w:t>
      </w:r>
      <w:r>
        <w:t>Vložitev in sprejem zahteve za razveljavitev obvestila o ponovnem izvozu</w:t>
      </w:r>
    </w:p>
    <w:p w14:paraId="4983B30C" w14:textId="4ABF4038" w:rsidR="00C766D5" w:rsidRDefault="003D4931" w:rsidP="00C766D5">
      <w:pPr>
        <w:pStyle w:val="Heading3"/>
      </w:pPr>
      <w:bookmarkStart w:id="258" w:name="_Toc54964746"/>
      <w:bookmarkStart w:id="259" w:name="_Toc86311127"/>
      <w:r>
        <w:lastRenderedPageBreak/>
        <w:t>Vložitev in zavrnitev zahteve za razveljavitev</w:t>
      </w:r>
      <w:r w:rsidR="00C766D5">
        <w:t xml:space="preserve"> obvestila o ponovnem izvozu</w:t>
      </w:r>
      <w:bookmarkEnd w:id="258"/>
      <w:bookmarkEnd w:id="259"/>
    </w:p>
    <w:p w14:paraId="2DA18F97" w14:textId="10B7E238" w:rsidR="003D4931" w:rsidRDefault="003D4931" w:rsidP="003D4931">
      <w:pPr>
        <w:pStyle w:val="Odstavek"/>
        <w:keepNext/>
      </w:pPr>
      <w:r>
        <w:t>Deklarant posreduje zahtevo za razveljavitev izstopne skupne deklaracije, ki pa se zavrne.</w:t>
      </w:r>
    </w:p>
    <w:p w14:paraId="5520289A" w14:textId="77777777" w:rsidR="007471D0" w:rsidRDefault="007471D0" w:rsidP="007471D0">
      <w:pPr>
        <w:pStyle w:val="Odstavek"/>
        <w:keepNext/>
      </w:pPr>
      <w:r>
        <w:rPr>
          <w:noProof/>
        </w:rPr>
        <w:drawing>
          <wp:inline distT="0" distB="0" distL="0" distR="0" wp14:anchorId="7C008891" wp14:editId="3B842281">
            <wp:extent cx="3886200" cy="3619500"/>
            <wp:effectExtent l="0" t="0" r="0" b="0"/>
            <wp:docPr id="33" name="Picture 3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Diagram&#10;&#10;Description automatically generated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E31D1" w14:textId="6F19B70C" w:rsidR="007471D0" w:rsidRDefault="007471D0" w:rsidP="007471D0">
      <w:pPr>
        <w:pStyle w:val="Caption"/>
      </w:pPr>
      <w:r>
        <w:t xml:space="preserve">Slika </w:t>
      </w:r>
      <w:r>
        <w:fldChar w:fldCharType="begin"/>
      </w:r>
      <w:r>
        <w:instrText xml:space="preserve"> SEQ Slika \* ARABIC </w:instrText>
      </w:r>
      <w:r>
        <w:fldChar w:fldCharType="separate"/>
      </w:r>
      <w:r w:rsidR="006E02D3">
        <w:t>49</w:t>
      </w:r>
      <w:r>
        <w:fldChar w:fldCharType="end"/>
      </w:r>
      <w:r w:rsidRPr="007471D0">
        <w:t xml:space="preserve"> </w:t>
      </w:r>
      <w:r>
        <w:t>Vložitev in zavrnitev zahteve za razveljavitev obvestila o ponovnem izvozu</w:t>
      </w:r>
    </w:p>
    <w:p w14:paraId="6721E774" w14:textId="71D1F201" w:rsidR="006D675D" w:rsidRDefault="00274729" w:rsidP="006D675D">
      <w:pPr>
        <w:pStyle w:val="Heading2"/>
        <w:rPr>
          <w:lang w:eastAsia="sl-SI"/>
        </w:rPr>
      </w:pPr>
      <w:bookmarkStart w:id="260" w:name="_Toc86311128"/>
      <w:r w:rsidRPr="00524863">
        <w:rPr>
          <w:rFonts w:cs="Arial"/>
          <w:lang w:eastAsia="sl-SI"/>
        </w:rPr>
        <w:t xml:space="preserve">Zavrnitev sporočila – </w:t>
      </w:r>
      <w:r>
        <w:rPr>
          <w:rFonts w:cs="Arial"/>
        </w:rPr>
        <w:t>t</w:t>
      </w:r>
      <w:r w:rsidRPr="00524863">
        <w:rPr>
          <w:rFonts w:cs="Arial"/>
        </w:rPr>
        <w:t>ehnične napake vhodnih sporočil</w:t>
      </w:r>
      <w:bookmarkEnd w:id="260"/>
    </w:p>
    <w:p w14:paraId="0D4D7EEA" w14:textId="38594123" w:rsidR="00A60C6F" w:rsidRDefault="007258EA" w:rsidP="00656EE6">
      <w:pPr>
        <w:pStyle w:val="BodyText"/>
        <w:rPr>
          <w:lang w:eastAsia="sl-SI"/>
        </w:rPr>
      </w:pPr>
      <w:bookmarkStart w:id="261" w:name="OLE_LINK3"/>
      <w:bookmarkStart w:id="262" w:name="OLE_LINK4"/>
      <w:r>
        <w:rPr>
          <w:lang w:eastAsia="sl-SI"/>
        </w:rPr>
        <w:t>Sporočilo se vrne pošiljatelju v primeru ugotovitve tehničnih napak</w:t>
      </w:r>
      <w:r w:rsidR="00010BD2">
        <w:rPr>
          <w:lang w:eastAsia="sl-SI"/>
        </w:rPr>
        <w:t xml:space="preserve">, ki se nanašajo na </w:t>
      </w:r>
      <w:r>
        <w:rPr>
          <w:lang w:eastAsia="sl-SI"/>
        </w:rPr>
        <w:t xml:space="preserve">napake v </w:t>
      </w:r>
      <w:r w:rsidR="008C087E">
        <w:rPr>
          <w:lang w:eastAsia="sl-SI"/>
        </w:rPr>
        <w:t xml:space="preserve">obliki </w:t>
      </w:r>
      <w:r>
        <w:rPr>
          <w:lang w:eastAsia="sl-SI"/>
        </w:rPr>
        <w:t>sporočila</w:t>
      </w:r>
      <w:bookmarkEnd w:id="261"/>
      <w:bookmarkEnd w:id="262"/>
      <w:r w:rsidR="00010BD2" w:rsidRPr="00010BD2">
        <w:rPr>
          <w:lang w:eastAsia="sl-SI"/>
        </w:rPr>
        <w:t xml:space="preserve"> </w:t>
      </w:r>
      <w:r w:rsidR="00010BD2">
        <w:rPr>
          <w:lang w:eastAsia="sl-SI"/>
        </w:rPr>
        <w:t>XML</w:t>
      </w:r>
      <w:r>
        <w:rPr>
          <w:lang w:eastAsia="sl-SI"/>
        </w:rPr>
        <w:t>.</w:t>
      </w:r>
      <w:r w:rsidR="003D4931">
        <w:rPr>
          <w:lang w:eastAsia="sl-SI"/>
        </w:rPr>
        <w:t xml:space="preserve"> Prejme se sporočilo IE917,</w:t>
      </w:r>
    </w:p>
    <w:p w14:paraId="4080A880" w14:textId="1785E375" w:rsidR="00915E51" w:rsidRPr="00915E51" w:rsidRDefault="00915E51" w:rsidP="00915E51">
      <w:pPr>
        <w:pStyle w:val="PartTitle"/>
        <w:tabs>
          <w:tab w:val="clear" w:pos="432"/>
        </w:tabs>
        <w:ind w:left="7371" w:firstLine="0"/>
        <w:rPr>
          <w:rFonts w:ascii="Arial" w:hAnsi="Arial" w:cs="Arial"/>
        </w:rPr>
      </w:pPr>
    </w:p>
    <w:p w14:paraId="22CD14E9" w14:textId="3ADCE1C3" w:rsidR="00915E51" w:rsidRPr="004C0256" w:rsidRDefault="00915E51" w:rsidP="00915E51">
      <w:pPr>
        <w:pStyle w:val="SectionLabel"/>
        <w:rPr>
          <w:rFonts w:cs="Arial"/>
        </w:rPr>
      </w:pPr>
      <w:bookmarkStart w:id="263" w:name="_Toc86311129"/>
      <w:r>
        <w:rPr>
          <w:rFonts w:cs="Arial"/>
        </w:rPr>
        <w:t>Ureditev pooblastil na portalu ecarina</w:t>
      </w:r>
      <w:bookmarkEnd w:id="263"/>
    </w:p>
    <w:p w14:paraId="23BBCDF3" w14:textId="35A26F92" w:rsidR="002230EE" w:rsidRDefault="00DE4963" w:rsidP="002230EE">
      <w:pPr>
        <w:pStyle w:val="Heading1"/>
        <w:rPr>
          <w:lang w:eastAsia="sl-SI"/>
        </w:rPr>
      </w:pPr>
      <w:bookmarkStart w:id="264" w:name="_Toc86311130"/>
      <w:r>
        <w:rPr>
          <w:lang w:eastAsia="sl-SI"/>
        </w:rPr>
        <w:t>Pridobitev dostopa do portala ecarina</w:t>
      </w:r>
      <w:bookmarkEnd w:id="264"/>
    </w:p>
    <w:p w14:paraId="14671C35" w14:textId="6CB42C6E" w:rsidR="005023DB" w:rsidRDefault="00DE4963" w:rsidP="00DE4963">
      <w:pPr>
        <w:pStyle w:val="BodyText"/>
        <w:rPr>
          <w:lang w:eastAsia="sl-SI"/>
        </w:rPr>
      </w:pPr>
      <w:r>
        <w:rPr>
          <w:lang w:eastAsia="sl-SI"/>
        </w:rPr>
        <w:t xml:space="preserve">V primeru, da gospodarski subjekt še nima dostopa do portala </w:t>
      </w:r>
      <w:proofErr w:type="spellStart"/>
      <w:r>
        <w:rPr>
          <w:lang w:eastAsia="sl-SI"/>
        </w:rPr>
        <w:t>eCarina</w:t>
      </w:r>
      <w:proofErr w:type="spellEnd"/>
      <w:r>
        <w:rPr>
          <w:lang w:eastAsia="sl-SI"/>
        </w:rPr>
        <w:t xml:space="preserve">, ga je potrebno pridobiti. Več informacij za pridobitev dostopa do portala </w:t>
      </w:r>
      <w:proofErr w:type="spellStart"/>
      <w:r>
        <w:rPr>
          <w:lang w:eastAsia="sl-SI"/>
        </w:rPr>
        <w:t>eCarina</w:t>
      </w:r>
      <w:proofErr w:type="spellEnd"/>
      <w:r>
        <w:rPr>
          <w:lang w:eastAsia="sl-SI"/>
        </w:rPr>
        <w:t xml:space="preserve"> je na voljo na spodnjem naslovu:</w:t>
      </w:r>
    </w:p>
    <w:p w14:paraId="7D7A2319" w14:textId="1587559A" w:rsidR="00DE4963" w:rsidRDefault="00D428D2" w:rsidP="00DE4963">
      <w:pPr>
        <w:pStyle w:val="BodyText"/>
        <w:ind w:left="0" w:firstLine="709"/>
      </w:pPr>
      <w:hyperlink r:id="rId75" w:history="1">
        <w:r w:rsidR="00DE4963">
          <w:rPr>
            <w:rStyle w:val="Hyperlink"/>
          </w:rPr>
          <w:t>http://www.fu.gov.si/carina/poslovanje_z_nami/e_carina/</w:t>
        </w:r>
      </w:hyperlink>
    </w:p>
    <w:p w14:paraId="7C313C54" w14:textId="2A711AAD" w:rsidR="00DE4963" w:rsidRDefault="00DE4963" w:rsidP="00DE4963">
      <w:pPr>
        <w:pStyle w:val="Heading1"/>
      </w:pPr>
      <w:bookmarkStart w:id="265" w:name="_Toc86311131"/>
      <w:r>
        <w:t>Prijava na portal ecarina</w:t>
      </w:r>
      <w:bookmarkEnd w:id="265"/>
    </w:p>
    <w:p w14:paraId="40686F5C" w14:textId="07D8B736" w:rsidR="00DE4963" w:rsidRDefault="00DE4963" w:rsidP="00DE4963">
      <w:pPr>
        <w:pStyle w:val="BodyText"/>
      </w:pPr>
      <w:r>
        <w:t xml:space="preserve">Portal </w:t>
      </w:r>
      <w:proofErr w:type="spellStart"/>
      <w:r>
        <w:t>eCarina</w:t>
      </w:r>
      <w:proofErr w:type="spellEnd"/>
      <w:r>
        <w:t xml:space="preserve"> je dostopen na spodnjem naslovu (prijava je možna z digitalnim potrdilom in geslom)</w:t>
      </w:r>
    </w:p>
    <w:p w14:paraId="27043F6A" w14:textId="2CC2D72A" w:rsidR="00DE4963" w:rsidRDefault="00D428D2" w:rsidP="00DE4963">
      <w:pPr>
        <w:pStyle w:val="BodyText"/>
      </w:pPr>
      <w:hyperlink r:id="rId76" w:history="1">
        <w:r w:rsidR="00DE4963">
          <w:rPr>
            <w:rStyle w:val="Hyperlink"/>
          </w:rPr>
          <w:t>https://ecarina.carina.gov.si/</w:t>
        </w:r>
      </w:hyperlink>
    </w:p>
    <w:p w14:paraId="5BD3449D" w14:textId="76906237" w:rsidR="00DE4963" w:rsidRDefault="00DE4963" w:rsidP="00DE4963">
      <w:pPr>
        <w:pStyle w:val="Heading1"/>
      </w:pPr>
      <w:bookmarkStart w:id="266" w:name="_Toc86311132"/>
      <w:bookmarkStart w:id="267" w:name="OLE_LINK13"/>
      <w:bookmarkStart w:id="268" w:name="OLE_LINK14"/>
      <w:r>
        <w:t xml:space="preserve">Kreiranje ustreznih </w:t>
      </w:r>
      <w:r w:rsidR="00FE05F7">
        <w:t>organizacijskih enot</w:t>
      </w:r>
      <w:r>
        <w:t xml:space="preserve"> na portalu eCarina</w:t>
      </w:r>
      <w:bookmarkEnd w:id="266"/>
    </w:p>
    <w:p w14:paraId="4C6408F0" w14:textId="01D01178" w:rsidR="00DE4963" w:rsidRDefault="00DE4963" w:rsidP="00DE4963">
      <w:pPr>
        <w:pStyle w:val="BodyText"/>
      </w:pPr>
      <w:bookmarkStart w:id="269" w:name="OLE_LINK15"/>
      <w:bookmarkStart w:id="270" w:name="OLE_LINK16"/>
      <w:bookmarkEnd w:id="267"/>
      <w:bookmarkEnd w:id="268"/>
      <w:r>
        <w:t xml:space="preserve">Za uspešno vlaganje </w:t>
      </w:r>
      <w:r w:rsidR="00A60C6F">
        <w:t>SIAES2</w:t>
      </w:r>
      <w:r>
        <w:t xml:space="preserve"> dokumentov je potrebno najprej ustvariti ustrezne lokacije. Po uspešni prijavi izberemo zavihek Pooblastila:</w:t>
      </w:r>
    </w:p>
    <w:bookmarkEnd w:id="269"/>
    <w:bookmarkEnd w:id="270"/>
    <w:p w14:paraId="0E369396" w14:textId="70F85FFA" w:rsidR="00DE4963" w:rsidRDefault="00DE4963" w:rsidP="00DE4963">
      <w:pPr>
        <w:pStyle w:val="BodyText"/>
      </w:pPr>
      <w:r>
        <w:rPr>
          <w:noProof/>
          <w:lang w:eastAsia="sl-SI"/>
        </w:rPr>
        <w:drawing>
          <wp:inline distT="0" distB="0" distL="0" distR="0" wp14:anchorId="0B098D27" wp14:editId="164A765A">
            <wp:extent cx="4977544" cy="658087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8059" cy="670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6DBE8" w14:textId="00EAE887" w:rsidR="00DE4963" w:rsidRDefault="00DE4963" w:rsidP="00DE4963">
      <w:pPr>
        <w:pStyle w:val="BodyText"/>
      </w:pPr>
      <w:r>
        <w:t>Po kliku na zavihek Pooblastila, se odpre nov zaslon, kjer kliknemo na gumb Urejanje podjetij:</w:t>
      </w:r>
    </w:p>
    <w:p w14:paraId="7D926D29" w14:textId="072CC700" w:rsidR="00DE4963" w:rsidRDefault="00DE4963" w:rsidP="00DE4963">
      <w:pPr>
        <w:pStyle w:val="BodyText"/>
      </w:pPr>
      <w:r>
        <w:rPr>
          <w:noProof/>
          <w:lang w:eastAsia="sl-SI"/>
        </w:rPr>
        <w:drawing>
          <wp:inline distT="0" distB="0" distL="0" distR="0" wp14:anchorId="4A0CC91C" wp14:editId="3DCA48CC">
            <wp:extent cx="4993420" cy="74901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551" cy="75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B06A4" w14:textId="00D0C786" w:rsidR="00FE05F7" w:rsidRDefault="00FE05F7" w:rsidP="00DE4963">
      <w:pPr>
        <w:pStyle w:val="BodyText"/>
      </w:pPr>
    </w:p>
    <w:p w14:paraId="648322AA" w14:textId="629FC59C" w:rsidR="00FE05F7" w:rsidRDefault="00FE05F7" w:rsidP="00DE4963">
      <w:pPr>
        <w:pStyle w:val="BodyText"/>
      </w:pPr>
    </w:p>
    <w:p w14:paraId="1BF83A2E" w14:textId="77777777" w:rsidR="009E4F1D" w:rsidRDefault="00FE05F7" w:rsidP="00DE4963">
      <w:pPr>
        <w:pStyle w:val="BodyText"/>
      </w:pPr>
      <w:r>
        <w:lastRenderedPageBreak/>
        <w:t xml:space="preserve">Tukaj je prikazan seznam vseh organizacijskih enot podjetja. </w:t>
      </w:r>
    </w:p>
    <w:p w14:paraId="2467B3E7" w14:textId="0DB5AEF5" w:rsidR="009E4F1D" w:rsidRDefault="009E4F1D" w:rsidP="009E4F1D">
      <w:pPr>
        <w:pStyle w:val="Heading2"/>
      </w:pPr>
      <w:bookmarkStart w:id="271" w:name="_Toc86311133"/>
      <w:bookmarkStart w:id="272" w:name="OLE_LINK10"/>
      <w:r>
        <w:t>Organizacijska enota za vlaganje prek RIP</w:t>
      </w:r>
      <w:bookmarkEnd w:id="271"/>
    </w:p>
    <w:bookmarkEnd w:id="272"/>
    <w:p w14:paraId="38217053" w14:textId="77777777" w:rsidR="00A60C6F" w:rsidRDefault="00A60C6F" w:rsidP="00DE4963">
      <w:pPr>
        <w:pStyle w:val="BodyText"/>
      </w:pPr>
      <w:r>
        <w:t xml:space="preserve">Za vlaganje dokumentov SIAES2 z uporabo </w:t>
      </w:r>
      <w:r w:rsidR="00134DB6">
        <w:t>računalniške izmenjave podatkov (RIP), je</w:t>
      </w:r>
      <w:r w:rsidR="00182CC2">
        <w:t xml:space="preserve"> </w:t>
      </w:r>
      <w:r>
        <w:t xml:space="preserve">v </w:t>
      </w:r>
      <w:proofErr w:type="spellStart"/>
      <w:r>
        <w:t>pooblastih</w:t>
      </w:r>
      <w:proofErr w:type="spellEnd"/>
      <w:r>
        <w:t xml:space="preserve"> treba določiti organizacijsko enoto.</w:t>
      </w:r>
    </w:p>
    <w:p w14:paraId="73D2280C" w14:textId="11A49328" w:rsidR="00134DB6" w:rsidRDefault="00134DB6" w:rsidP="00DE4963">
      <w:pPr>
        <w:pStyle w:val="BodyText"/>
      </w:pPr>
      <w:r>
        <w:rPr>
          <w:noProof/>
          <w:lang w:eastAsia="sl-SI"/>
        </w:rPr>
        <w:drawing>
          <wp:inline distT="0" distB="0" distL="0" distR="0" wp14:anchorId="0444F594" wp14:editId="79190D37">
            <wp:extent cx="3481121" cy="3021495"/>
            <wp:effectExtent l="0" t="0" r="5080" b="76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035" cy="30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BB60F0" w14:textId="77777777" w:rsidR="00134DB6" w:rsidRDefault="00134DB6" w:rsidP="00134DB6">
      <w:pPr>
        <w:pStyle w:val="BodyText"/>
      </w:pPr>
      <w:r>
        <w:t>Polja je potrebno izpolniti z naslednjimi podatki:</w:t>
      </w:r>
    </w:p>
    <w:p w14:paraId="6D82AB08" w14:textId="5BD139E4" w:rsidR="00134DB6" w:rsidRDefault="00134DB6" w:rsidP="00134DB6">
      <w:pPr>
        <w:pStyle w:val="BodyText"/>
      </w:pPr>
      <w:r>
        <w:t xml:space="preserve">Šifra: </w:t>
      </w:r>
      <w:r w:rsidRPr="00FE05F7">
        <w:rPr>
          <w:b/>
        </w:rPr>
        <w:t>00</w:t>
      </w:r>
      <w:r>
        <w:rPr>
          <w:b/>
        </w:rPr>
        <w:t>4</w:t>
      </w:r>
    </w:p>
    <w:p w14:paraId="48E83590" w14:textId="7C48CEB2" w:rsidR="00134DB6" w:rsidRDefault="00134DB6" w:rsidP="00134DB6">
      <w:pPr>
        <w:pStyle w:val="BodyText"/>
      </w:pPr>
      <w:r>
        <w:t xml:space="preserve">Naziv: </w:t>
      </w:r>
      <w:r w:rsidR="00A60C6F">
        <w:rPr>
          <w:b/>
        </w:rPr>
        <w:t>SIAES2</w:t>
      </w:r>
      <w:r w:rsidRPr="00FE05F7">
        <w:rPr>
          <w:b/>
        </w:rPr>
        <w:t xml:space="preserve"> </w:t>
      </w:r>
      <w:r>
        <w:rPr>
          <w:b/>
        </w:rPr>
        <w:t>RIP</w:t>
      </w:r>
    </w:p>
    <w:p w14:paraId="0F5B9F45" w14:textId="0A0D2438" w:rsidR="00134DB6" w:rsidRDefault="00134DB6" w:rsidP="00134DB6">
      <w:pPr>
        <w:pStyle w:val="BodyText"/>
        <w:rPr>
          <w:b/>
        </w:rPr>
      </w:pPr>
      <w:r>
        <w:t xml:space="preserve">Posrednik: </w:t>
      </w:r>
      <w:r>
        <w:rPr>
          <w:b/>
        </w:rPr>
        <w:t xml:space="preserve">Iz spustnega seznama izberemo ponudnika, prek katerega bomo sporočila pošiljali v sistem </w:t>
      </w:r>
      <w:r w:rsidR="00A60C6F">
        <w:rPr>
          <w:b/>
        </w:rPr>
        <w:t>SIAES2</w:t>
      </w:r>
    </w:p>
    <w:p w14:paraId="48F9D842" w14:textId="0081E529" w:rsidR="00134DB6" w:rsidRDefault="00134DB6" w:rsidP="00134DB6">
      <w:pPr>
        <w:pStyle w:val="BodyText"/>
        <w:rPr>
          <w:b/>
        </w:rPr>
      </w:pPr>
      <w:r>
        <w:t xml:space="preserve">Naslov: </w:t>
      </w:r>
      <w:r w:rsidRPr="00FE05F7">
        <w:rPr>
          <w:b/>
        </w:rPr>
        <w:t xml:space="preserve">Vpišemo </w:t>
      </w:r>
      <w:r>
        <w:rPr>
          <w:b/>
        </w:rPr>
        <w:t>naslov za izmenjavo, ki nam ga je dodelil ponudnik</w:t>
      </w:r>
    </w:p>
    <w:p w14:paraId="33EA2CAD" w14:textId="77777777" w:rsidR="00134DB6" w:rsidRDefault="00134DB6" w:rsidP="00134DB6">
      <w:pPr>
        <w:pStyle w:val="BodyText"/>
        <w:rPr>
          <w:b/>
        </w:rPr>
      </w:pPr>
      <w:r>
        <w:t xml:space="preserve">Aktivna: </w:t>
      </w:r>
      <w:r w:rsidRPr="00FE05F7">
        <w:rPr>
          <w:b/>
        </w:rPr>
        <w:t>Polje obkljukamo</w:t>
      </w:r>
    </w:p>
    <w:p w14:paraId="39C0B460" w14:textId="77777777" w:rsidR="00134DB6" w:rsidRDefault="00134DB6" w:rsidP="00134DB6">
      <w:pPr>
        <w:pStyle w:val="BodyText"/>
        <w:rPr>
          <w:b/>
        </w:rPr>
      </w:pPr>
      <w:r>
        <w:t xml:space="preserve">Velja od: </w:t>
      </w:r>
      <w:r w:rsidRPr="00C74D00">
        <w:rPr>
          <w:b/>
        </w:rPr>
        <w:t>Izberemo današnji datum</w:t>
      </w:r>
    </w:p>
    <w:p w14:paraId="1B3AD61E" w14:textId="77777777" w:rsidR="00122460" w:rsidRDefault="00122460" w:rsidP="00122460">
      <w:pPr>
        <w:pStyle w:val="BodyText"/>
      </w:pPr>
      <w:r>
        <w:t>Kliknemo gumb potrdi in podatki se shranijo.</w:t>
      </w:r>
    </w:p>
    <w:p w14:paraId="63B7BEE5" w14:textId="18C3CAFF" w:rsidR="00C52C8F" w:rsidRDefault="00012533" w:rsidP="00C52C8F">
      <w:pPr>
        <w:pStyle w:val="Heading1"/>
      </w:pPr>
      <w:bookmarkStart w:id="273" w:name="_Toc86311134"/>
      <w:bookmarkStart w:id="274" w:name="OLE_LINK17"/>
      <w:r>
        <w:t>izbor</w:t>
      </w:r>
      <w:r w:rsidR="00C52C8F">
        <w:t xml:space="preserve"> področij e-poslovanja enot na portalu eCarina</w:t>
      </w:r>
      <w:bookmarkEnd w:id="273"/>
    </w:p>
    <w:p w14:paraId="42E52F54" w14:textId="0E1ED007" w:rsidR="00C52C8F" w:rsidRDefault="00C52C8F" w:rsidP="00C52C8F">
      <w:pPr>
        <w:pStyle w:val="BodyText"/>
      </w:pPr>
      <w:bookmarkStart w:id="275" w:name="OLE_LINK18"/>
      <w:bookmarkEnd w:id="274"/>
      <w:r>
        <w:t xml:space="preserve">Za uspešno vlaganje EMCS dokumentov je potrebno izbrati ustrezna področja e-poslovanja. </w:t>
      </w:r>
      <w:bookmarkStart w:id="276" w:name="OLE_LINK19"/>
      <w:bookmarkStart w:id="277" w:name="OLE_LINK20"/>
      <w:r>
        <w:t xml:space="preserve">Po uspešni prijavi na portal </w:t>
      </w:r>
      <w:proofErr w:type="spellStart"/>
      <w:r>
        <w:t>eCarina</w:t>
      </w:r>
      <w:proofErr w:type="spellEnd"/>
      <w:r>
        <w:t xml:space="preserve"> najprej izberemo zavihek Pooblastila in potem gumb Urejanje podjetij, podobno kot v prejšnjem poglavju.</w:t>
      </w:r>
    </w:p>
    <w:bookmarkEnd w:id="275"/>
    <w:bookmarkEnd w:id="276"/>
    <w:bookmarkEnd w:id="277"/>
    <w:p w14:paraId="4F1F5976" w14:textId="0F2AEF89" w:rsidR="00A93D92" w:rsidRDefault="00A93D92" w:rsidP="00C52C8F">
      <w:pPr>
        <w:pStyle w:val="BodyText"/>
      </w:pPr>
    </w:p>
    <w:p w14:paraId="7D3413B6" w14:textId="77777777" w:rsidR="00A93D92" w:rsidRDefault="00A93D92" w:rsidP="00C52C8F">
      <w:pPr>
        <w:pStyle w:val="BodyText"/>
      </w:pPr>
    </w:p>
    <w:p w14:paraId="3068DFFE" w14:textId="7B69E9CC" w:rsidR="00A93D92" w:rsidRDefault="00A93D92" w:rsidP="00C52C8F">
      <w:pPr>
        <w:pStyle w:val="BodyText"/>
      </w:pPr>
      <w:r>
        <w:t>Kliknemo gumb Področja e-poslovanja:</w:t>
      </w:r>
    </w:p>
    <w:p w14:paraId="293B24F5" w14:textId="06316229" w:rsidR="00A93D92" w:rsidRDefault="00A93D92" w:rsidP="00C52C8F">
      <w:pPr>
        <w:pStyle w:val="BodyText"/>
      </w:pPr>
      <w:r>
        <w:rPr>
          <w:noProof/>
          <w:lang w:eastAsia="sl-SI"/>
        </w:rPr>
        <w:lastRenderedPageBreak/>
        <w:drawing>
          <wp:inline distT="0" distB="0" distL="0" distR="0" wp14:anchorId="432B2FC5" wp14:editId="4FFFF272">
            <wp:extent cx="3784600" cy="1842003"/>
            <wp:effectExtent l="0" t="0" r="635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858" cy="1853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C57C69" w14:textId="56AD516A" w:rsidR="00C52C8F" w:rsidRDefault="00A93D92" w:rsidP="00A93D92">
      <w:pPr>
        <w:pStyle w:val="BodyText"/>
        <w:ind w:left="0"/>
      </w:pPr>
      <w:r>
        <w:tab/>
        <w:t>Odpre se nov zaslon, kjer najprej kliknemo gumb Dodaj področje e-poslovanja:</w:t>
      </w:r>
    </w:p>
    <w:p w14:paraId="52192AD8" w14:textId="347B9476" w:rsidR="00A93D92" w:rsidRDefault="00A93D92" w:rsidP="00A93D92">
      <w:pPr>
        <w:pStyle w:val="BodyText"/>
        <w:ind w:left="0"/>
      </w:pPr>
      <w:r>
        <w:tab/>
      </w:r>
      <w:r>
        <w:rPr>
          <w:noProof/>
          <w:lang w:eastAsia="sl-SI"/>
        </w:rPr>
        <w:drawing>
          <wp:inline distT="0" distB="0" distL="0" distR="0" wp14:anchorId="0B3CCC92" wp14:editId="67A2541B">
            <wp:extent cx="1956021" cy="1294012"/>
            <wp:effectExtent l="0" t="0" r="6350" b="190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934" cy="1311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B4272" w14:textId="5CF56235" w:rsidR="00A93D92" w:rsidRDefault="00A93D92" w:rsidP="00A93D92">
      <w:pPr>
        <w:pStyle w:val="BodyText"/>
        <w:ind w:left="0" w:firstLine="720"/>
      </w:pPr>
      <w:r>
        <w:t>Iz spustnega seznama izberemo možnost Izmenjava trošarinskih podatkov – EMCS</w:t>
      </w:r>
    </w:p>
    <w:p w14:paraId="30E90384" w14:textId="5FAE032C" w:rsidR="00A93D92" w:rsidRDefault="00A93D92" w:rsidP="00E73DE3">
      <w:pPr>
        <w:pStyle w:val="BodyText"/>
        <w:ind w:left="0" w:firstLine="720"/>
        <w:jc w:val="left"/>
      </w:pPr>
      <w:r>
        <w:rPr>
          <w:noProof/>
          <w:lang w:eastAsia="sl-SI"/>
        </w:rPr>
        <w:drawing>
          <wp:inline distT="0" distB="0" distL="0" distR="0" wp14:anchorId="42E2D00A" wp14:editId="123B222C">
            <wp:extent cx="2854518" cy="4365490"/>
            <wp:effectExtent l="0" t="0" r="317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257" cy="441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E4266" w14:textId="09113908" w:rsidR="00E73DE3" w:rsidRDefault="00E73DE3" w:rsidP="00E73DE3">
      <w:pPr>
        <w:pStyle w:val="Heading1"/>
      </w:pPr>
      <w:bookmarkStart w:id="278" w:name="_Toc86311135"/>
      <w:r>
        <w:lastRenderedPageBreak/>
        <w:t>Prijava digitalnih potrdil za podpis in kodiranje</w:t>
      </w:r>
      <w:bookmarkEnd w:id="278"/>
    </w:p>
    <w:p w14:paraId="48D2B4C5" w14:textId="77777777" w:rsidR="00E73DE3" w:rsidRDefault="00E73DE3" w:rsidP="00E73DE3">
      <w:pPr>
        <w:pStyle w:val="BodyText"/>
      </w:pPr>
      <w:r>
        <w:t xml:space="preserve">Za uspešno vlaganje EMCS dokumentov je potrebno na portal </w:t>
      </w:r>
      <w:proofErr w:type="spellStart"/>
      <w:r>
        <w:t>eCarina</w:t>
      </w:r>
      <w:proofErr w:type="spellEnd"/>
      <w:r>
        <w:t xml:space="preserve"> prijaviti digitalna potrdila, katera se bodo uporabljala za podpisovanje in dekodiranje izmenjanih dokumentov. </w:t>
      </w:r>
    </w:p>
    <w:p w14:paraId="5DBCD418" w14:textId="775A4CC5" w:rsidR="00E73DE3" w:rsidRDefault="00E73DE3" w:rsidP="00E73DE3">
      <w:pPr>
        <w:pStyle w:val="BodyText"/>
      </w:pPr>
      <w:r>
        <w:t xml:space="preserve">Po uspešni prijavi na portal </w:t>
      </w:r>
      <w:proofErr w:type="spellStart"/>
      <w:r>
        <w:t>eCarina</w:t>
      </w:r>
      <w:proofErr w:type="spellEnd"/>
      <w:r>
        <w:t xml:space="preserve"> najprej izberemo zavihek Pooblastila in potem gumb Urejanje podjetij, podobno kot v prejšnjem poglavju.</w:t>
      </w:r>
    </w:p>
    <w:p w14:paraId="5E402178" w14:textId="0DF77327" w:rsidR="00E73DE3" w:rsidRDefault="00E73DE3" w:rsidP="00E73DE3">
      <w:pPr>
        <w:pStyle w:val="BodyText"/>
      </w:pPr>
      <w:r>
        <w:t xml:space="preserve">Kliknemo gumb </w:t>
      </w:r>
      <w:proofErr w:type="spellStart"/>
      <w:r>
        <w:t>Dig</w:t>
      </w:r>
      <w:proofErr w:type="spellEnd"/>
      <w:r>
        <w:t>. Potrdila za podpis in šifriranje:</w:t>
      </w:r>
    </w:p>
    <w:p w14:paraId="1F13C997" w14:textId="7F97F0B8" w:rsidR="00E73DE3" w:rsidRDefault="00E73DE3" w:rsidP="00E73DE3">
      <w:pPr>
        <w:pStyle w:val="BodyText"/>
      </w:pPr>
      <w:r>
        <w:rPr>
          <w:noProof/>
          <w:lang w:eastAsia="sl-SI"/>
        </w:rPr>
        <w:drawing>
          <wp:inline distT="0" distB="0" distL="0" distR="0" wp14:anchorId="1452E2DC" wp14:editId="40E6B249">
            <wp:extent cx="3729189" cy="2498946"/>
            <wp:effectExtent l="0" t="0" r="508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0364" cy="251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FAB916" w14:textId="5A625A31" w:rsidR="00E73DE3" w:rsidRDefault="00E73DE3" w:rsidP="00E73DE3">
      <w:pPr>
        <w:pStyle w:val="BodyText"/>
      </w:pPr>
      <w:r>
        <w:t>Odpre se nov zaslon, kjer kliknemo na gumb Dodaj digitalno potrdilo:</w:t>
      </w:r>
    </w:p>
    <w:p w14:paraId="0A2B01FD" w14:textId="09E4D58B" w:rsidR="00E73DE3" w:rsidRDefault="00E73DE3" w:rsidP="00E73DE3">
      <w:pPr>
        <w:pStyle w:val="BodyText"/>
      </w:pPr>
      <w:r>
        <w:rPr>
          <w:noProof/>
          <w:lang w:eastAsia="sl-SI"/>
        </w:rPr>
        <w:drawing>
          <wp:inline distT="0" distB="0" distL="0" distR="0" wp14:anchorId="4410A300" wp14:editId="7201BD8E">
            <wp:extent cx="2368674" cy="2034500"/>
            <wp:effectExtent l="0" t="0" r="0" b="444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076" cy="2053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CE1C7F" w14:textId="2809DE1B" w:rsidR="00A867AE" w:rsidRDefault="00A867AE" w:rsidP="00E73DE3">
      <w:pPr>
        <w:pStyle w:val="BodyText"/>
      </w:pPr>
      <w:r>
        <w:t>Odpre se nov zaslon, podoben spodnjemu:</w:t>
      </w:r>
    </w:p>
    <w:p w14:paraId="2412386F" w14:textId="2345751C" w:rsidR="00A867AE" w:rsidRDefault="00A867AE" w:rsidP="00E73DE3">
      <w:pPr>
        <w:pStyle w:val="BodyText"/>
      </w:pPr>
      <w:r>
        <w:t>Iz spustnega seznama izberemo namen digitalnega potrdila – na voljo imamo Podpis ali Kodiranje.</w:t>
      </w:r>
    </w:p>
    <w:p w14:paraId="106FB3C7" w14:textId="7420B8F9" w:rsidR="00A867AE" w:rsidRDefault="00A867AE" w:rsidP="00E73DE3">
      <w:pPr>
        <w:pStyle w:val="BodyText"/>
      </w:pPr>
      <w:r>
        <w:t>V polje Digitalno potrdilo prilepimo javni del digitalnega potrdila, ki ga bomo uporabljali. Zapis mora biti kodiran v obliki Base64</w:t>
      </w:r>
    </w:p>
    <w:p w14:paraId="3452A681" w14:textId="5D0B23E3" w:rsidR="00A867AE" w:rsidRDefault="00A867AE" w:rsidP="00E73DE3">
      <w:pPr>
        <w:pStyle w:val="BodyText"/>
      </w:pPr>
      <w:r>
        <w:rPr>
          <w:noProof/>
          <w:lang w:eastAsia="sl-SI"/>
        </w:rPr>
        <w:lastRenderedPageBreak/>
        <w:drawing>
          <wp:inline distT="0" distB="0" distL="0" distR="0" wp14:anchorId="3C3BD432" wp14:editId="7EE9FCE8">
            <wp:extent cx="3307549" cy="3594128"/>
            <wp:effectExtent l="0" t="0" r="7620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054" cy="3606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C9E86" w14:textId="2791AC33" w:rsidR="00A867AE" w:rsidRDefault="00A867AE" w:rsidP="00E73DE3">
      <w:pPr>
        <w:pStyle w:val="BodyText"/>
      </w:pPr>
    </w:p>
    <w:p w14:paraId="09786EA6" w14:textId="5D86F7B7" w:rsidR="00E73DE3" w:rsidRDefault="00E73DE3" w:rsidP="00E73DE3">
      <w:pPr>
        <w:pStyle w:val="BodyText"/>
      </w:pPr>
    </w:p>
    <w:p w14:paraId="3E0020C4" w14:textId="51C14B27" w:rsidR="00D42B2D" w:rsidRDefault="00D42B2D" w:rsidP="00A93D92">
      <w:pPr>
        <w:pStyle w:val="BodyText"/>
        <w:ind w:left="0"/>
      </w:pPr>
    </w:p>
    <w:p w14:paraId="7F6D03CF" w14:textId="27207594" w:rsidR="00D42B2D" w:rsidRDefault="00D42B2D" w:rsidP="00A93D92">
      <w:pPr>
        <w:pStyle w:val="BodyText"/>
        <w:ind w:left="0"/>
      </w:pPr>
    </w:p>
    <w:p w14:paraId="234B6F95" w14:textId="4189F5C0" w:rsidR="00D42B2D" w:rsidRDefault="00D42B2D" w:rsidP="00A93D92">
      <w:pPr>
        <w:pStyle w:val="BodyText"/>
        <w:ind w:left="0"/>
      </w:pPr>
    </w:p>
    <w:p w14:paraId="64A59BCB" w14:textId="10B1CACA" w:rsidR="00D42B2D" w:rsidRDefault="00D42B2D" w:rsidP="00A93D92">
      <w:pPr>
        <w:pStyle w:val="BodyText"/>
        <w:ind w:left="0"/>
      </w:pPr>
    </w:p>
    <w:p w14:paraId="0FBD5D1C" w14:textId="062FC3A3" w:rsidR="00D42B2D" w:rsidRDefault="00D42B2D" w:rsidP="00A93D92">
      <w:pPr>
        <w:pStyle w:val="BodyText"/>
        <w:ind w:left="0"/>
      </w:pPr>
    </w:p>
    <w:p w14:paraId="7170E674" w14:textId="184AE321" w:rsidR="00D42B2D" w:rsidRDefault="00D42B2D" w:rsidP="00A93D92">
      <w:pPr>
        <w:pStyle w:val="BodyText"/>
        <w:ind w:left="0"/>
      </w:pPr>
    </w:p>
    <w:p w14:paraId="0BF838CA" w14:textId="1DD67DCF" w:rsidR="00D42B2D" w:rsidRDefault="00D42B2D" w:rsidP="00A93D92">
      <w:pPr>
        <w:pStyle w:val="BodyText"/>
        <w:ind w:left="0"/>
      </w:pPr>
    </w:p>
    <w:p w14:paraId="48A53A40" w14:textId="7692E779" w:rsidR="00D42B2D" w:rsidRDefault="00D42B2D" w:rsidP="00A93D92">
      <w:pPr>
        <w:pStyle w:val="BodyText"/>
        <w:ind w:left="0"/>
      </w:pPr>
    </w:p>
    <w:p w14:paraId="7CC714CC" w14:textId="3B1D79E2" w:rsidR="00D42B2D" w:rsidRDefault="00D42B2D" w:rsidP="00A93D92">
      <w:pPr>
        <w:pStyle w:val="BodyText"/>
        <w:ind w:left="0"/>
      </w:pPr>
    </w:p>
    <w:p w14:paraId="74D99B7B" w14:textId="40E9771F" w:rsidR="00D42B2D" w:rsidRDefault="00D42B2D" w:rsidP="00A93D92">
      <w:pPr>
        <w:pStyle w:val="BodyText"/>
        <w:ind w:left="0"/>
      </w:pPr>
    </w:p>
    <w:p w14:paraId="578BAF29" w14:textId="53BC2ECF" w:rsidR="00D42B2D" w:rsidRDefault="00D42B2D" w:rsidP="00A93D92">
      <w:pPr>
        <w:pStyle w:val="BodyText"/>
        <w:ind w:left="0"/>
      </w:pPr>
    </w:p>
    <w:p w14:paraId="755C9E1A" w14:textId="0239A10A" w:rsidR="00D42B2D" w:rsidRDefault="00D42B2D" w:rsidP="00A93D92">
      <w:pPr>
        <w:pStyle w:val="BodyText"/>
        <w:ind w:left="0"/>
      </w:pPr>
    </w:p>
    <w:p w14:paraId="77E3B07B" w14:textId="2C4C759A" w:rsidR="00D42B2D" w:rsidRDefault="00D42B2D" w:rsidP="00A93D92">
      <w:pPr>
        <w:pStyle w:val="BodyText"/>
        <w:ind w:left="0"/>
      </w:pPr>
    </w:p>
    <w:p w14:paraId="0C48523D" w14:textId="03328DE3" w:rsidR="00D42B2D" w:rsidRDefault="00D42B2D" w:rsidP="00A93D92">
      <w:pPr>
        <w:pStyle w:val="BodyText"/>
        <w:ind w:left="0"/>
      </w:pPr>
    </w:p>
    <w:p w14:paraId="4579EEC5" w14:textId="24E5664F" w:rsidR="00D42B2D" w:rsidRDefault="00D42B2D" w:rsidP="00A93D92">
      <w:pPr>
        <w:pStyle w:val="BodyText"/>
        <w:ind w:left="0"/>
      </w:pPr>
    </w:p>
    <w:sectPr w:rsidR="00D42B2D" w:rsidSect="00F34F7B">
      <w:pgSz w:w="11907" w:h="16840" w:code="9"/>
      <w:pgMar w:top="1418" w:right="1588" w:bottom="1276" w:left="1701" w:header="708" w:footer="54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B110A4" w14:textId="77777777" w:rsidR="003613D0" w:rsidRDefault="003613D0">
      <w:r>
        <w:separator/>
      </w:r>
    </w:p>
    <w:p w14:paraId="60D85B2A" w14:textId="77777777" w:rsidR="003613D0" w:rsidRDefault="003613D0"/>
    <w:p w14:paraId="672E3BAA" w14:textId="77777777" w:rsidR="003613D0" w:rsidRDefault="003613D0" w:rsidP="00B84A8E"/>
  </w:endnote>
  <w:endnote w:type="continuationSeparator" w:id="0">
    <w:p w14:paraId="5300B075" w14:textId="77777777" w:rsidR="003613D0" w:rsidRDefault="003613D0">
      <w:r>
        <w:continuationSeparator/>
      </w:r>
    </w:p>
    <w:p w14:paraId="5C7E6CB7" w14:textId="77777777" w:rsidR="003613D0" w:rsidRDefault="003613D0"/>
    <w:p w14:paraId="791D9E1D" w14:textId="77777777" w:rsidR="003613D0" w:rsidRDefault="003613D0" w:rsidP="00B84A8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EUAlbertina">
    <w:altName w:val="Arial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M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B7EED" w14:textId="77777777" w:rsidR="008423D4" w:rsidRDefault="008423D4" w:rsidP="005C4625">
    <w:pPr>
      <w:pStyle w:val="Footer"/>
      <w:tabs>
        <w:tab w:val="left" w:pos="2127"/>
      </w:tabs>
    </w:pPr>
    <w:r>
      <w:rPr>
        <w:sz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4B682A" w14:textId="2522E520" w:rsidR="008423D4" w:rsidRPr="004C0256" w:rsidRDefault="008423D4" w:rsidP="007877F2">
    <w:pPr>
      <w:pStyle w:val="Footer"/>
      <w:pBdr>
        <w:top w:val="single" w:sz="4" w:space="1" w:color="auto"/>
      </w:pBdr>
      <w:tabs>
        <w:tab w:val="clear" w:pos="8640"/>
        <w:tab w:val="left" w:pos="6096"/>
        <w:tab w:val="right" w:pos="8618"/>
      </w:tabs>
      <w:ind w:left="0"/>
      <w:rPr>
        <w:rFonts w:cs="Arial"/>
        <w:sz w:val="16"/>
        <w:szCs w:val="16"/>
      </w:rPr>
    </w:pPr>
    <w:r w:rsidRPr="004C0256">
      <w:rPr>
        <w:rStyle w:val="PageNumber"/>
        <w:rFonts w:cs="Arial"/>
        <w:caps w:val="0"/>
        <w:spacing w:val="0"/>
        <w:szCs w:val="16"/>
      </w:rPr>
      <w:tab/>
    </w:r>
    <w:r w:rsidRPr="004C0256">
      <w:rPr>
        <w:rStyle w:val="PageNumber"/>
        <w:rFonts w:cs="Arial"/>
        <w:caps w:val="0"/>
        <w:spacing w:val="0"/>
        <w:szCs w:val="16"/>
      </w:rPr>
      <w:tab/>
    </w:r>
    <w:r w:rsidRPr="004C0256">
      <w:rPr>
        <w:rStyle w:val="PageNumber"/>
        <w:rFonts w:cs="Arial"/>
        <w:caps w:val="0"/>
        <w:spacing w:val="0"/>
        <w:szCs w:val="16"/>
      </w:rPr>
      <w:tab/>
    </w:r>
    <w:r>
      <w:rPr>
        <w:rStyle w:val="PageNumber"/>
        <w:rFonts w:cs="Arial"/>
        <w:caps w:val="0"/>
        <w:szCs w:val="16"/>
      </w:rPr>
      <w:t xml:space="preserve">Navodila za razvijalce RIP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6DAB27" w14:textId="77777777" w:rsidR="003613D0" w:rsidRDefault="003613D0">
      <w:r>
        <w:separator/>
      </w:r>
    </w:p>
    <w:p w14:paraId="5F4BD20E" w14:textId="77777777" w:rsidR="003613D0" w:rsidRDefault="003613D0"/>
    <w:p w14:paraId="7AC64996" w14:textId="77777777" w:rsidR="003613D0" w:rsidRDefault="003613D0" w:rsidP="00B84A8E"/>
  </w:footnote>
  <w:footnote w:type="continuationSeparator" w:id="0">
    <w:p w14:paraId="78C4438D" w14:textId="77777777" w:rsidR="003613D0" w:rsidRDefault="003613D0">
      <w:r>
        <w:continuationSeparator/>
      </w:r>
    </w:p>
    <w:p w14:paraId="1C60665F" w14:textId="77777777" w:rsidR="003613D0" w:rsidRDefault="003613D0"/>
    <w:p w14:paraId="3943FE96" w14:textId="77777777" w:rsidR="003613D0" w:rsidRDefault="003613D0" w:rsidP="00B84A8E"/>
  </w:footnote>
  <w:footnote w:id="1">
    <w:p w14:paraId="089FBE61" w14:textId="6477A90A" w:rsidR="008423D4" w:rsidRDefault="008423D4" w:rsidP="00FF40A4">
      <w:pPr>
        <w:pStyle w:val="BodyText"/>
        <w:spacing w:after="0" w:line="240" w:lineRule="auto"/>
        <w:rPr>
          <w:sz w:val="16"/>
          <w:szCs w:val="16"/>
        </w:rPr>
      </w:pPr>
      <w:r>
        <w:rPr>
          <w:rStyle w:val="FootnoteReference"/>
        </w:rPr>
        <w:footnoteRef/>
      </w:r>
      <w:r>
        <w:t xml:space="preserve"> </w:t>
      </w:r>
      <w:r w:rsidRPr="00F55F44">
        <w:rPr>
          <w:sz w:val="16"/>
          <w:szCs w:val="16"/>
        </w:rPr>
        <w:t>Izdajatelji digitalnih potrdil</w:t>
      </w:r>
      <w:r>
        <w:rPr>
          <w:sz w:val="16"/>
          <w:szCs w:val="16"/>
        </w:rPr>
        <w:t xml:space="preserve"> v Republiki Sloveniji:</w:t>
      </w:r>
    </w:p>
    <w:p w14:paraId="3B3C852B" w14:textId="77777777" w:rsidR="008423D4" w:rsidRDefault="008423D4" w:rsidP="00AB4209">
      <w:pPr>
        <w:pStyle w:val="BodyText"/>
        <w:numPr>
          <w:ilvl w:val="0"/>
          <w:numId w:val="18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 xml:space="preserve">Ministrstvo za javno upravo - SIGEN-CA </w:t>
      </w:r>
    </w:p>
    <w:p w14:paraId="7359F2A9" w14:textId="11DDFACA" w:rsidR="008423D4" w:rsidRDefault="008423D4" w:rsidP="00AB4209">
      <w:pPr>
        <w:pStyle w:val="BodyText"/>
        <w:numPr>
          <w:ilvl w:val="0"/>
          <w:numId w:val="18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>Nova Ljubljanska banka d.d. - AC NLB</w:t>
      </w:r>
    </w:p>
    <w:p w14:paraId="5CBF3E0C" w14:textId="507F7361" w:rsidR="008423D4" w:rsidRDefault="008423D4" w:rsidP="00AB4209">
      <w:pPr>
        <w:pStyle w:val="BodyText"/>
        <w:numPr>
          <w:ilvl w:val="0"/>
          <w:numId w:val="18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>Pošta Slovenije d.o.o. - Pošta®CA</w:t>
      </w:r>
    </w:p>
    <w:p w14:paraId="2FBC278E" w14:textId="06CAEA76" w:rsidR="008423D4" w:rsidRDefault="008423D4" w:rsidP="00AB4209">
      <w:pPr>
        <w:pStyle w:val="BodyText"/>
        <w:numPr>
          <w:ilvl w:val="0"/>
          <w:numId w:val="18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>Halcom d.d. - Halcom CA</w:t>
      </w:r>
    </w:p>
  </w:footnote>
  <w:footnote w:id="2">
    <w:p w14:paraId="66959D5A" w14:textId="0E5E011F" w:rsidR="008423D4" w:rsidRDefault="008423D4">
      <w:pPr>
        <w:pStyle w:val="FootnoteText"/>
      </w:pPr>
      <w:r>
        <w:rPr>
          <w:rStyle w:val="FootnoteReference"/>
        </w:rPr>
        <w:footnoteRef/>
      </w:r>
      <w:r>
        <w:t xml:space="preserve"> Posrednik je v tem primeru C002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03B910" w14:textId="1C21BE02" w:rsidR="008423D4" w:rsidRPr="004C0256" w:rsidRDefault="008423D4" w:rsidP="001A6569">
    <w:pPr>
      <w:pStyle w:val="Header"/>
      <w:pBdr>
        <w:bottom w:val="single" w:sz="6" w:space="1" w:color="auto"/>
      </w:pBdr>
      <w:tabs>
        <w:tab w:val="clear" w:pos="4320"/>
        <w:tab w:val="clear" w:pos="8640"/>
        <w:tab w:val="right" w:pos="8618"/>
      </w:tabs>
      <w:ind w:left="0"/>
      <w:rPr>
        <w:rStyle w:val="PageNumber"/>
        <w:rFonts w:cs="Arial"/>
        <w:caps w:val="0"/>
        <w:spacing w:val="0"/>
        <w:szCs w:val="16"/>
      </w:rPr>
    </w:pPr>
    <w:r>
      <w:rPr>
        <w:rStyle w:val="PageNumber"/>
        <w:rFonts w:cs="Arial"/>
        <w:caps w:val="0"/>
        <w:szCs w:val="16"/>
      </w:rPr>
      <w:t>EMCS</w:t>
    </w:r>
    <w:r w:rsidRPr="004C0256">
      <w:rPr>
        <w:rStyle w:val="PageNumber"/>
        <w:rFonts w:cs="Arial"/>
        <w:caps w:val="0"/>
        <w:szCs w:val="16"/>
      </w:rPr>
      <w:t xml:space="preserve"> – </w:t>
    </w:r>
    <w:r>
      <w:rPr>
        <w:rStyle w:val="PageNumber"/>
        <w:rFonts w:cs="Arial"/>
        <w:caps w:val="0"/>
        <w:szCs w:val="16"/>
      </w:rPr>
      <w:t>Nacionalna gibanja</w:t>
    </w:r>
    <w:r w:rsidRPr="004C0256">
      <w:rPr>
        <w:rStyle w:val="PageNumber"/>
        <w:rFonts w:cs="Arial"/>
        <w:caps w:val="0"/>
        <w:szCs w:val="16"/>
      </w:rPr>
      <w:tab/>
    </w:r>
    <w:r w:rsidRPr="004C0256">
      <w:rPr>
        <w:rStyle w:val="PageNumber"/>
        <w:rFonts w:cs="Arial"/>
        <w:caps w:val="0"/>
        <w:spacing w:val="0"/>
        <w:szCs w:val="16"/>
      </w:rPr>
      <w:fldChar w:fldCharType="begin"/>
    </w:r>
    <w:r w:rsidRPr="004C0256">
      <w:rPr>
        <w:rStyle w:val="PageNumber"/>
        <w:rFonts w:cs="Arial"/>
        <w:caps w:val="0"/>
        <w:spacing w:val="0"/>
        <w:szCs w:val="16"/>
      </w:rPr>
      <w:instrText xml:space="preserve"> PAGE </w:instrText>
    </w:r>
    <w:r w:rsidRPr="004C0256">
      <w:rPr>
        <w:rStyle w:val="PageNumber"/>
        <w:rFonts w:cs="Arial"/>
        <w:caps w:val="0"/>
        <w:spacing w:val="0"/>
        <w:szCs w:val="16"/>
      </w:rPr>
      <w:fldChar w:fldCharType="separate"/>
    </w:r>
    <w:r w:rsidR="005E6306">
      <w:rPr>
        <w:rStyle w:val="PageNumber"/>
        <w:rFonts w:cs="Arial"/>
        <w:caps w:val="0"/>
        <w:noProof/>
        <w:spacing w:val="0"/>
        <w:szCs w:val="16"/>
      </w:rPr>
      <w:t>21</w:t>
    </w:r>
    <w:r w:rsidRPr="004C0256">
      <w:rPr>
        <w:rStyle w:val="PageNumber"/>
        <w:rFonts w:cs="Arial"/>
        <w:caps w:val="0"/>
        <w:spacing w:val="0"/>
        <w:szCs w:val="16"/>
      </w:rPr>
      <w:fldChar w:fldCharType="end"/>
    </w:r>
    <w:r w:rsidRPr="004C0256">
      <w:rPr>
        <w:rStyle w:val="PageNumber"/>
        <w:rFonts w:cs="Arial"/>
        <w:caps w:val="0"/>
        <w:spacing w:val="0"/>
        <w:szCs w:val="16"/>
      </w:rPr>
      <w:t>/</w:t>
    </w:r>
    <w:r w:rsidRPr="004C0256">
      <w:rPr>
        <w:rStyle w:val="PageNumber"/>
        <w:rFonts w:cs="Arial"/>
        <w:caps w:val="0"/>
        <w:spacing w:val="0"/>
        <w:szCs w:val="16"/>
      </w:rPr>
      <w:fldChar w:fldCharType="begin"/>
    </w:r>
    <w:r w:rsidRPr="004C0256">
      <w:rPr>
        <w:rStyle w:val="PageNumber"/>
        <w:rFonts w:cs="Arial"/>
        <w:caps w:val="0"/>
        <w:spacing w:val="0"/>
        <w:szCs w:val="16"/>
      </w:rPr>
      <w:instrText xml:space="preserve"> NUMPAGES  \* MERGEFORMAT </w:instrText>
    </w:r>
    <w:r w:rsidRPr="004C0256">
      <w:rPr>
        <w:rStyle w:val="PageNumber"/>
        <w:rFonts w:cs="Arial"/>
        <w:caps w:val="0"/>
        <w:spacing w:val="0"/>
        <w:szCs w:val="16"/>
      </w:rPr>
      <w:fldChar w:fldCharType="separate"/>
    </w:r>
    <w:r w:rsidR="005E6306">
      <w:rPr>
        <w:rStyle w:val="PageNumber"/>
        <w:rFonts w:cs="Arial"/>
        <w:caps w:val="0"/>
        <w:noProof/>
        <w:spacing w:val="0"/>
        <w:szCs w:val="16"/>
      </w:rPr>
      <w:t>59</w:t>
    </w:r>
    <w:r w:rsidRPr="004C0256">
      <w:rPr>
        <w:rStyle w:val="PageNumber"/>
        <w:rFonts w:cs="Arial"/>
        <w:caps w:val="0"/>
        <w:spacing w:val="0"/>
        <w:szCs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E4FA3"/>
    <w:multiLevelType w:val="hybridMultilevel"/>
    <w:tmpl w:val="6D667878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1A3BF5"/>
    <w:multiLevelType w:val="hybridMultilevel"/>
    <w:tmpl w:val="71E24892"/>
    <w:lvl w:ilvl="0" w:tplc="1E249010">
      <w:start w:val="1"/>
      <w:numFmt w:val="bullet"/>
      <w:pStyle w:val="Alineja1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9B7C8340">
      <w:start w:val="1"/>
      <w:numFmt w:val="bullet"/>
      <w:pStyle w:val="Alineja2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E160241"/>
    <w:multiLevelType w:val="hybridMultilevel"/>
    <w:tmpl w:val="4C109942"/>
    <w:lvl w:ilvl="0" w:tplc="0A3045E2">
      <w:start w:val="1"/>
      <w:numFmt w:val="decimal"/>
      <w:pStyle w:val="ListNumber3"/>
      <w:lvlText w:val="%1)"/>
      <w:lvlJc w:val="left"/>
      <w:pPr>
        <w:tabs>
          <w:tab w:val="num" w:pos="1985"/>
        </w:tabs>
        <w:ind w:left="1985" w:hanging="425"/>
      </w:pPr>
      <w:rPr>
        <w:rFonts w:ascii="Helvetica" w:hAnsi="Helvetica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425"/>
        </w:tabs>
        <w:ind w:left="34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145"/>
        </w:tabs>
        <w:ind w:left="41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865"/>
        </w:tabs>
        <w:ind w:left="48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585"/>
        </w:tabs>
        <w:ind w:left="55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305"/>
        </w:tabs>
        <w:ind w:left="63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025"/>
        </w:tabs>
        <w:ind w:left="70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745"/>
        </w:tabs>
        <w:ind w:left="77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465"/>
        </w:tabs>
        <w:ind w:left="8465" w:hanging="180"/>
      </w:pPr>
    </w:lvl>
  </w:abstractNum>
  <w:abstractNum w:abstractNumId="3" w15:restartNumberingAfterBreak="0">
    <w:nsid w:val="11E94E5F"/>
    <w:multiLevelType w:val="hybridMultilevel"/>
    <w:tmpl w:val="F6B2B648"/>
    <w:lvl w:ilvl="0" w:tplc="272623FC">
      <w:start w:val="1"/>
      <w:numFmt w:val="bullet"/>
      <w:pStyle w:val="alineja10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4B3F39"/>
    <w:multiLevelType w:val="multilevel"/>
    <w:tmpl w:val="2CB22862"/>
    <w:lvl w:ilvl="0">
      <w:start w:val="1"/>
      <w:numFmt w:val="bullet"/>
      <w:lvlText w:val=""/>
      <w:lvlJc w:val="left"/>
      <w:pPr>
        <w:ind w:left="1097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1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3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57" w:hanging="36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ind w:left="3977" w:hanging="360"/>
      </w:pPr>
      <w:rPr>
        <w:rFonts w:hint="default"/>
      </w:rPr>
    </w:lvl>
    <w:lvl w:ilvl="5" w:tentative="1">
      <w:start w:val="1"/>
      <w:numFmt w:val="lowerRoman"/>
      <w:lvlText w:val="%6."/>
      <w:lvlJc w:val="right"/>
      <w:pPr>
        <w:ind w:left="4697" w:hanging="180"/>
      </w:pPr>
      <w:rPr>
        <w:rFonts w:hint="default"/>
      </w:rPr>
    </w:lvl>
    <w:lvl w:ilvl="6" w:tentative="1">
      <w:start w:val="1"/>
      <w:numFmt w:val="decimal"/>
      <w:lvlText w:val="%7."/>
      <w:lvlJc w:val="left"/>
      <w:pPr>
        <w:ind w:left="5417" w:hanging="360"/>
      </w:pPr>
      <w:rPr>
        <w:rFonts w:hint="default"/>
      </w:rPr>
    </w:lvl>
    <w:lvl w:ilvl="7" w:tentative="1">
      <w:start w:val="1"/>
      <w:numFmt w:val="lowerLetter"/>
      <w:lvlText w:val="%8."/>
      <w:lvlJc w:val="left"/>
      <w:pPr>
        <w:ind w:left="6137" w:hanging="360"/>
      </w:pPr>
      <w:rPr>
        <w:rFonts w:hint="default"/>
      </w:rPr>
    </w:lvl>
    <w:lvl w:ilvl="8" w:tentative="1">
      <w:start w:val="1"/>
      <w:numFmt w:val="lowerRoman"/>
      <w:lvlText w:val="%9."/>
      <w:lvlJc w:val="right"/>
      <w:pPr>
        <w:ind w:left="6857" w:hanging="180"/>
      </w:pPr>
      <w:rPr>
        <w:rFonts w:hint="default"/>
      </w:rPr>
    </w:lvl>
  </w:abstractNum>
  <w:abstractNum w:abstractNumId="5" w15:restartNumberingAfterBreak="0">
    <w:nsid w:val="163657D2"/>
    <w:multiLevelType w:val="singleLevel"/>
    <w:tmpl w:val="ACAE0B6C"/>
    <w:lvl w:ilvl="0">
      <w:start w:val="1"/>
      <w:numFmt w:val="bullet"/>
      <w:pStyle w:val="hanging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 w15:restartNumberingAfterBreak="0">
    <w:nsid w:val="172223A2"/>
    <w:multiLevelType w:val="multilevel"/>
    <w:tmpl w:val="2CB22862"/>
    <w:lvl w:ilvl="0">
      <w:start w:val="1"/>
      <w:numFmt w:val="bullet"/>
      <w:lvlText w:val=""/>
      <w:lvlJc w:val="left"/>
      <w:pPr>
        <w:ind w:left="1097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1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3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57" w:hanging="36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ind w:left="3977" w:hanging="360"/>
      </w:pPr>
      <w:rPr>
        <w:rFonts w:hint="default"/>
      </w:rPr>
    </w:lvl>
    <w:lvl w:ilvl="5" w:tentative="1">
      <w:start w:val="1"/>
      <w:numFmt w:val="lowerRoman"/>
      <w:lvlText w:val="%6."/>
      <w:lvlJc w:val="right"/>
      <w:pPr>
        <w:ind w:left="4697" w:hanging="180"/>
      </w:pPr>
      <w:rPr>
        <w:rFonts w:hint="default"/>
      </w:rPr>
    </w:lvl>
    <w:lvl w:ilvl="6" w:tentative="1">
      <w:start w:val="1"/>
      <w:numFmt w:val="decimal"/>
      <w:lvlText w:val="%7."/>
      <w:lvlJc w:val="left"/>
      <w:pPr>
        <w:ind w:left="5417" w:hanging="360"/>
      </w:pPr>
      <w:rPr>
        <w:rFonts w:hint="default"/>
      </w:rPr>
    </w:lvl>
    <w:lvl w:ilvl="7" w:tentative="1">
      <w:start w:val="1"/>
      <w:numFmt w:val="lowerLetter"/>
      <w:lvlText w:val="%8."/>
      <w:lvlJc w:val="left"/>
      <w:pPr>
        <w:ind w:left="6137" w:hanging="360"/>
      </w:pPr>
      <w:rPr>
        <w:rFonts w:hint="default"/>
      </w:rPr>
    </w:lvl>
    <w:lvl w:ilvl="8" w:tentative="1">
      <w:start w:val="1"/>
      <w:numFmt w:val="lowerRoman"/>
      <w:lvlText w:val="%9."/>
      <w:lvlJc w:val="right"/>
      <w:pPr>
        <w:ind w:left="6857" w:hanging="180"/>
      </w:pPr>
      <w:rPr>
        <w:rFonts w:hint="default"/>
      </w:rPr>
    </w:lvl>
  </w:abstractNum>
  <w:abstractNum w:abstractNumId="7" w15:restartNumberingAfterBreak="0">
    <w:nsid w:val="19C25386"/>
    <w:multiLevelType w:val="multilevel"/>
    <w:tmpl w:val="24CE63A2"/>
    <w:lvl w:ilvl="0">
      <w:start w:val="1"/>
      <w:numFmt w:val="upperRoman"/>
      <w:pStyle w:val="Headingx1"/>
      <w:lvlText w:val="Section %1: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 w15:restartNumberingAfterBreak="0">
    <w:nsid w:val="1C436192"/>
    <w:multiLevelType w:val="hybridMultilevel"/>
    <w:tmpl w:val="B138242C"/>
    <w:lvl w:ilvl="0" w:tplc="FF9CA618">
      <w:start w:val="1"/>
      <w:numFmt w:val="decimal"/>
      <w:pStyle w:val="ListNumber"/>
      <w:lvlText w:val="%1)"/>
      <w:lvlJc w:val="left"/>
      <w:pPr>
        <w:tabs>
          <w:tab w:val="num" w:pos="1559"/>
        </w:tabs>
        <w:ind w:left="1559" w:hanging="425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92"/>
        </w:tabs>
        <w:ind w:left="259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312"/>
        </w:tabs>
        <w:ind w:left="331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032"/>
        </w:tabs>
        <w:ind w:left="403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752"/>
        </w:tabs>
        <w:ind w:left="475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72"/>
        </w:tabs>
        <w:ind w:left="547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92"/>
        </w:tabs>
        <w:ind w:left="619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912"/>
        </w:tabs>
        <w:ind w:left="691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632"/>
        </w:tabs>
        <w:ind w:left="7632" w:hanging="180"/>
      </w:pPr>
    </w:lvl>
  </w:abstractNum>
  <w:abstractNum w:abstractNumId="9" w15:restartNumberingAfterBreak="0">
    <w:nsid w:val="1C841CAF"/>
    <w:multiLevelType w:val="hybridMultilevel"/>
    <w:tmpl w:val="16447338"/>
    <w:lvl w:ilvl="0" w:tplc="00BC6DBC">
      <w:start w:val="1"/>
      <w:numFmt w:val="decimal"/>
      <w:pStyle w:val="clen"/>
      <w:lvlText w:val="%1. člen"/>
      <w:lvlJc w:val="right"/>
      <w:pPr>
        <w:tabs>
          <w:tab w:val="num" w:pos="361"/>
        </w:tabs>
        <w:ind w:left="361" w:hanging="72"/>
      </w:pPr>
      <w:rPr>
        <w:rFonts w:hint="default"/>
      </w:rPr>
    </w:lvl>
    <w:lvl w:ilvl="1" w:tplc="0424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137614D"/>
    <w:multiLevelType w:val="multilevel"/>
    <w:tmpl w:val="9DF4353C"/>
    <w:lvl w:ilvl="0">
      <w:start w:val="1"/>
      <w:numFmt w:val="bullet"/>
      <w:lvlText w:val=""/>
      <w:lvlJc w:val="left"/>
      <w:pPr>
        <w:ind w:left="1097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1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3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57" w:hanging="360"/>
      </w:pPr>
      <w:rPr>
        <w:rFonts w:hint="default"/>
      </w:rPr>
    </w:lvl>
    <w:lvl w:ilvl="4">
      <w:numFmt w:val="bullet"/>
      <w:lvlText w:val="-"/>
      <w:lvlJc w:val="left"/>
      <w:pPr>
        <w:ind w:left="3977" w:hanging="360"/>
      </w:pPr>
      <w:rPr>
        <w:rFonts w:ascii="Arial" w:eastAsiaTheme="minorHAnsi" w:hAnsi="Arial" w:cs="Arial" w:hint="default"/>
      </w:rPr>
    </w:lvl>
    <w:lvl w:ilvl="5" w:tentative="1">
      <w:start w:val="1"/>
      <w:numFmt w:val="lowerRoman"/>
      <w:lvlText w:val="%6."/>
      <w:lvlJc w:val="right"/>
      <w:pPr>
        <w:ind w:left="4697" w:hanging="180"/>
      </w:pPr>
      <w:rPr>
        <w:rFonts w:hint="default"/>
      </w:rPr>
    </w:lvl>
    <w:lvl w:ilvl="6" w:tentative="1">
      <w:start w:val="1"/>
      <w:numFmt w:val="decimal"/>
      <w:lvlText w:val="%7."/>
      <w:lvlJc w:val="left"/>
      <w:pPr>
        <w:ind w:left="5417" w:hanging="360"/>
      </w:pPr>
      <w:rPr>
        <w:rFonts w:hint="default"/>
      </w:rPr>
    </w:lvl>
    <w:lvl w:ilvl="7" w:tentative="1">
      <w:start w:val="1"/>
      <w:numFmt w:val="lowerLetter"/>
      <w:lvlText w:val="%8."/>
      <w:lvlJc w:val="left"/>
      <w:pPr>
        <w:ind w:left="6137" w:hanging="360"/>
      </w:pPr>
      <w:rPr>
        <w:rFonts w:hint="default"/>
      </w:rPr>
    </w:lvl>
    <w:lvl w:ilvl="8" w:tentative="1">
      <w:start w:val="1"/>
      <w:numFmt w:val="lowerRoman"/>
      <w:lvlText w:val="%9."/>
      <w:lvlJc w:val="right"/>
      <w:pPr>
        <w:ind w:left="6857" w:hanging="180"/>
      </w:pPr>
      <w:rPr>
        <w:rFonts w:hint="default"/>
      </w:rPr>
    </w:lvl>
  </w:abstractNum>
  <w:abstractNum w:abstractNumId="11" w15:restartNumberingAfterBreak="0">
    <w:nsid w:val="2210791C"/>
    <w:multiLevelType w:val="hybridMultilevel"/>
    <w:tmpl w:val="DBD87170"/>
    <w:lvl w:ilvl="0" w:tplc="0424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2" w15:restartNumberingAfterBreak="0">
    <w:nsid w:val="26DD1C99"/>
    <w:multiLevelType w:val="hybridMultilevel"/>
    <w:tmpl w:val="324030D2"/>
    <w:lvl w:ilvl="0" w:tplc="3F120B66">
      <w:start w:val="1"/>
      <w:numFmt w:val="bullet"/>
      <w:pStyle w:val="ListBullet3"/>
      <w:lvlText w:val=""/>
      <w:lvlJc w:val="left"/>
      <w:pPr>
        <w:tabs>
          <w:tab w:val="num" w:pos="1985"/>
        </w:tabs>
        <w:ind w:left="1985" w:hanging="709"/>
      </w:pPr>
      <w:rPr>
        <w:rFonts w:ascii="Wingdings" w:hAnsi="Wingdings" w:hint="default"/>
        <w:caps w:val="0"/>
        <w:strike w:val="0"/>
        <w:dstrike w:val="0"/>
        <w:vanish w:val="0"/>
        <w:color w:val="B2B2B2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>
      <w:start w:val="1"/>
      <w:numFmt w:val="bullet"/>
      <w:lvlText w:val="o"/>
      <w:lvlJc w:val="left"/>
      <w:pPr>
        <w:tabs>
          <w:tab w:val="num" w:pos="3565"/>
        </w:tabs>
        <w:ind w:left="356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285"/>
        </w:tabs>
        <w:ind w:left="42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05"/>
        </w:tabs>
        <w:ind w:left="50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25"/>
        </w:tabs>
        <w:ind w:left="572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45"/>
        </w:tabs>
        <w:ind w:left="64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165"/>
        </w:tabs>
        <w:ind w:left="71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885"/>
        </w:tabs>
        <w:ind w:left="788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05"/>
        </w:tabs>
        <w:ind w:left="8605" w:hanging="360"/>
      </w:pPr>
      <w:rPr>
        <w:rFonts w:ascii="Wingdings" w:hAnsi="Wingdings" w:hint="default"/>
      </w:rPr>
    </w:lvl>
  </w:abstractNum>
  <w:abstractNum w:abstractNumId="13" w15:restartNumberingAfterBreak="0">
    <w:nsid w:val="27E5425B"/>
    <w:multiLevelType w:val="hybridMultilevel"/>
    <w:tmpl w:val="D7149C34"/>
    <w:lvl w:ilvl="0" w:tplc="0424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2A91423C"/>
    <w:multiLevelType w:val="hybridMultilevel"/>
    <w:tmpl w:val="C5B89AD4"/>
    <w:lvl w:ilvl="0" w:tplc="55703FAE">
      <w:start w:val="1"/>
      <w:numFmt w:val="bullet"/>
      <w:pStyle w:val="ListBullet4"/>
      <w:lvlText w:val=""/>
      <w:lvlJc w:val="left"/>
      <w:pPr>
        <w:tabs>
          <w:tab w:val="num" w:pos="1985"/>
        </w:tabs>
        <w:ind w:left="1985" w:hanging="425"/>
      </w:pPr>
      <w:rPr>
        <w:rFonts w:ascii="Wingdings" w:hAnsi="Wingdings" w:hint="default"/>
        <w:b w:val="0"/>
        <w:i w:val="0"/>
        <w:caps w:val="0"/>
        <w:strike w:val="0"/>
        <w:dstrike w:val="0"/>
        <w:vanish w:val="0"/>
        <w:color w:val="000000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15" w15:restartNumberingAfterBreak="0">
    <w:nsid w:val="2AE01A21"/>
    <w:multiLevelType w:val="hybridMultilevel"/>
    <w:tmpl w:val="BE9ABE88"/>
    <w:lvl w:ilvl="0" w:tplc="1B7A7DA0">
      <w:start w:val="1"/>
      <w:numFmt w:val="bullet"/>
      <w:pStyle w:val="ListBullet2"/>
      <w:lvlText w:val=""/>
      <w:lvlJc w:val="left"/>
      <w:pPr>
        <w:tabs>
          <w:tab w:val="num" w:pos="1418"/>
        </w:tabs>
        <w:ind w:left="1418" w:hanging="425"/>
      </w:pPr>
      <w:rPr>
        <w:rFonts w:ascii="Wingdings" w:hAnsi="Wingdings" w:hint="default"/>
        <w:caps w:val="0"/>
        <w:strike w:val="0"/>
        <w:dstrike w:val="0"/>
        <w:vanish w:val="0"/>
        <w:color w:val="5F5F5F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6" w15:restartNumberingAfterBreak="0">
    <w:nsid w:val="308515F2"/>
    <w:multiLevelType w:val="hybridMultilevel"/>
    <w:tmpl w:val="534C2470"/>
    <w:lvl w:ilvl="0" w:tplc="C40C8D84">
      <w:start w:val="1"/>
      <w:numFmt w:val="decimal"/>
      <w:pStyle w:val="pp1"/>
      <w:lvlText w:val="%1."/>
      <w:lvlJc w:val="left"/>
      <w:pPr>
        <w:tabs>
          <w:tab w:val="num" w:pos="425"/>
        </w:tabs>
        <w:ind w:left="425" w:hanging="42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E1E5496"/>
    <w:multiLevelType w:val="multilevel"/>
    <w:tmpl w:val="2CB22862"/>
    <w:lvl w:ilvl="0">
      <w:start w:val="1"/>
      <w:numFmt w:val="bullet"/>
      <w:lvlText w:val=""/>
      <w:lvlJc w:val="left"/>
      <w:pPr>
        <w:ind w:left="1097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1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3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57" w:hanging="36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ind w:left="3977" w:hanging="360"/>
      </w:pPr>
      <w:rPr>
        <w:rFonts w:hint="default"/>
      </w:rPr>
    </w:lvl>
    <w:lvl w:ilvl="5" w:tentative="1">
      <w:start w:val="1"/>
      <w:numFmt w:val="lowerRoman"/>
      <w:lvlText w:val="%6."/>
      <w:lvlJc w:val="right"/>
      <w:pPr>
        <w:ind w:left="4697" w:hanging="180"/>
      </w:pPr>
      <w:rPr>
        <w:rFonts w:hint="default"/>
      </w:rPr>
    </w:lvl>
    <w:lvl w:ilvl="6" w:tentative="1">
      <w:start w:val="1"/>
      <w:numFmt w:val="decimal"/>
      <w:lvlText w:val="%7."/>
      <w:lvlJc w:val="left"/>
      <w:pPr>
        <w:ind w:left="5417" w:hanging="360"/>
      </w:pPr>
      <w:rPr>
        <w:rFonts w:hint="default"/>
      </w:rPr>
    </w:lvl>
    <w:lvl w:ilvl="7" w:tentative="1">
      <w:start w:val="1"/>
      <w:numFmt w:val="lowerLetter"/>
      <w:lvlText w:val="%8."/>
      <w:lvlJc w:val="left"/>
      <w:pPr>
        <w:ind w:left="6137" w:hanging="360"/>
      </w:pPr>
      <w:rPr>
        <w:rFonts w:hint="default"/>
      </w:rPr>
    </w:lvl>
    <w:lvl w:ilvl="8" w:tentative="1">
      <w:start w:val="1"/>
      <w:numFmt w:val="lowerRoman"/>
      <w:lvlText w:val="%9."/>
      <w:lvlJc w:val="right"/>
      <w:pPr>
        <w:ind w:left="6857" w:hanging="180"/>
      </w:pPr>
      <w:rPr>
        <w:rFonts w:hint="default"/>
      </w:rPr>
    </w:lvl>
  </w:abstractNum>
  <w:abstractNum w:abstractNumId="18" w15:restartNumberingAfterBreak="0">
    <w:nsid w:val="42364882"/>
    <w:multiLevelType w:val="hybridMultilevel"/>
    <w:tmpl w:val="B152043A"/>
    <w:lvl w:ilvl="0" w:tplc="A47837EE">
      <w:start w:val="1"/>
      <w:numFmt w:val="bullet"/>
      <w:pStyle w:val="ListBullet"/>
      <w:lvlText w:val=""/>
      <w:lvlJc w:val="left"/>
      <w:pPr>
        <w:tabs>
          <w:tab w:val="num" w:pos="4755"/>
        </w:tabs>
        <w:ind w:left="4536" w:hanging="141"/>
      </w:pPr>
      <w:rPr>
        <w:rFonts w:ascii="Wingdings" w:hAnsi="Wingdings" w:hint="default"/>
        <w:caps w:val="0"/>
        <w:strike w:val="0"/>
        <w:dstrike w:val="0"/>
        <w:vanish w:val="0"/>
        <w:color w:val="111111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49A50723"/>
    <w:multiLevelType w:val="multilevel"/>
    <w:tmpl w:val="2CB22862"/>
    <w:lvl w:ilvl="0">
      <w:start w:val="1"/>
      <w:numFmt w:val="bullet"/>
      <w:lvlText w:val=""/>
      <w:lvlJc w:val="left"/>
      <w:pPr>
        <w:ind w:left="1097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1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3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57" w:hanging="36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ind w:left="3977" w:hanging="360"/>
      </w:pPr>
      <w:rPr>
        <w:rFonts w:hint="default"/>
      </w:rPr>
    </w:lvl>
    <w:lvl w:ilvl="5" w:tentative="1">
      <w:start w:val="1"/>
      <w:numFmt w:val="lowerRoman"/>
      <w:lvlText w:val="%6."/>
      <w:lvlJc w:val="right"/>
      <w:pPr>
        <w:ind w:left="4697" w:hanging="180"/>
      </w:pPr>
      <w:rPr>
        <w:rFonts w:hint="default"/>
      </w:rPr>
    </w:lvl>
    <w:lvl w:ilvl="6" w:tentative="1">
      <w:start w:val="1"/>
      <w:numFmt w:val="decimal"/>
      <w:lvlText w:val="%7."/>
      <w:lvlJc w:val="left"/>
      <w:pPr>
        <w:ind w:left="5417" w:hanging="360"/>
      </w:pPr>
      <w:rPr>
        <w:rFonts w:hint="default"/>
      </w:rPr>
    </w:lvl>
    <w:lvl w:ilvl="7" w:tentative="1">
      <w:start w:val="1"/>
      <w:numFmt w:val="lowerLetter"/>
      <w:lvlText w:val="%8."/>
      <w:lvlJc w:val="left"/>
      <w:pPr>
        <w:ind w:left="6137" w:hanging="360"/>
      </w:pPr>
      <w:rPr>
        <w:rFonts w:hint="default"/>
      </w:rPr>
    </w:lvl>
    <w:lvl w:ilvl="8" w:tentative="1">
      <w:start w:val="1"/>
      <w:numFmt w:val="lowerRoman"/>
      <w:lvlText w:val="%9."/>
      <w:lvlJc w:val="right"/>
      <w:pPr>
        <w:ind w:left="6857" w:hanging="180"/>
      </w:pPr>
      <w:rPr>
        <w:rFonts w:hint="default"/>
      </w:rPr>
    </w:lvl>
  </w:abstractNum>
  <w:abstractNum w:abstractNumId="20" w15:restartNumberingAfterBreak="0">
    <w:nsid w:val="54CE1AA1"/>
    <w:multiLevelType w:val="hybridMultilevel"/>
    <w:tmpl w:val="60B0AEA6"/>
    <w:lvl w:ilvl="0" w:tplc="A97229F0">
      <w:start w:val="1"/>
      <w:numFmt w:val="decimal"/>
      <w:pStyle w:val="ListNumber2"/>
      <w:lvlText w:val="%1)"/>
      <w:lvlJc w:val="left"/>
      <w:pPr>
        <w:tabs>
          <w:tab w:val="num" w:pos="1494"/>
        </w:tabs>
        <w:ind w:left="1494" w:hanging="36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999"/>
        </w:tabs>
        <w:ind w:left="2999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719"/>
        </w:tabs>
        <w:ind w:left="3719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439"/>
        </w:tabs>
        <w:ind w:left="4439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159"/>
        </w:tabs>
        <w:ind w:left="5159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879"/>
        </w:tabs>
        <w:ind w:left="5879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599"/>
        </w:tabs>
        <w:ind w:left="6599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319"/>
        </w:tabs>
        <w:ind w:left="7319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039"/>
        </w:tabs>
        <w:ind w:left="8039" w:hanging="180"/>
      </w:pPr>
    </w:lvl>
  </w:abstractNum>
  <w:abstractNum w:abstractNumId="21" w15:restartNumberingAfterBreak="0">
    <w:nsid w:val="5528337C"/>
    <w:multiLevelType w:val="hybridMultilevel"/>
    <w:tmpl w:val="97ECB9A8"/>
    <w:lvl w:ilvl="0" w:tplc="0424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56251430"/>
    <w:multiLevelType w:val="hybridMultilevel"/>
    <w:tmpl w:val="6DEC8DD0"/>
    <w:lvl w:ilvl="0" w:tplc="DD2A1428">
      <w:start w:val="1"/>
      <w:numFmt w:val="decimal"/>
      <w:pStyle w:val="ListNumber4"/>
      <w:lvlText w:val="%1)"/>
      <w:lvlJc w:val="left"/>
      <w:pPr>
        <w:tabs>
          <w:tab w:val="num" w:pos="2835"/>
        </w:tabs>
        <w:ind w:left="2835" w:hanging="425"/>
      </w:pPr>
      <w:rPr>
        <w:rFonts w:ascii="Helvetica" w:hAnsi="Helvetica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992"/>
        </w:tabs>
        <w:ind w:left="399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712"/>
        </w:tabs>
        <w:ind w:left="471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432"/>
        </w:tabs>
        <w:ind w:left="543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6152"/>
        </w:tabs>
        <w:ind w:left="615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872"/>
        </w:tabs>
        <w:ind w:left="687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592"/>
        </w:tabs>
        <w:ind w:left="759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8312"/>
        </w:tabs>
        <w:ind w:left="831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032"/>
        </w:tabs>
        <w:ind w:left="9032" w:hanging="180"/>
      </w:pPr>
    </w:lvl>
  </w:abstractNum>
  <w:abstractNum w:abstractNumId="23" w15:restartNumberingAfterBreak="0">
    <w:nsid w:val="5A984196"/>
    <w:multiLevelType w:val="singleLevel"/>
    <w:tmpl w:val="68723526"/>
    <w:lvl w:ilvl="0">
      <w:start w:val="1"/>
      <w:numFmt w:val="bullet"/>
      <w:pStyle w:val="HangingList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4" w15:restartNumberingAfterBreak="0">
    <w:nsid w:val="6297033F"/>
    <w:multiLevelType w:val="hybridMultilevel"/>
    <w:tmpl w:val="5908187A"/>
    <w:lvl w:ilvl="0" w:tplc="9904CE2E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630B5CEC"/>
    <w:multiLevelType w:val="multilevel"/>
    <w:tmpl w:val="31CEF10E"/>
    <w:lvl w:ilvl="0">
      <w:start w:val="1"/>
      <w:numFmt w:val="decimal"/>
      <w:pStyle w:val="PartTitle"/>
      <w:lvlText w:val="%1"/>
      <w:lvlJc w:val="left"/>
      <w:pPr>
        <w:tabs>
          <w:tab w:val="num" w:pos="432"/>
        </w:tabs>
        <w:ind w:left="432" w:hanging="432"/>
      </w:pPr>
      <w:rPr>
        <w:rFonts w:ascii="Arial Black" w:hAnsi="Arial Black" w:hint="default"/>
      </w:rPr>
    </w:lvl>
    <w:lvl w:ilvl="1">
      <w:start w:val="1"/>
      <w:numFmt w:val="decimal"/>
      <w:pStyle w:val="Heading1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2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  <w:color w:val="auto"/>
      </w:rPr>
    </w:lvl>
    <w:lvl w:ilvl="3">
      <w:start w:val="1"/>
      <w:numFmt w:val="decimal"/>
      <w:pStyle w:val="Heading3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6" w15:restartNumberingAfterBreak="0">
    <w:nsid w:val="636906ED"/>
    <w:multiLevelType w:val="hybridMultilevel"/>
    <w:tmpl w:val="E0826038"/>
    <w:lvl w:ilvl="0" w:tplc="0424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659313DB"/>
    <w:multiLevelType w:val="multilevel"/>
    <w:tmpl w:val="2CB22862"/>
    <w:lvl w:ilvl="0">
      <w:start w:val="1"/>
      <w:numFmt w:val="bullet"/>
      <w:lvlText w:val=""/>
      <w:lvlJc w:val="left"/>
      <w:pPr>
        <w:ind w:left="1097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1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3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57" w:hanging="36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ind w:left="3977" w:hanging="360"/>
      </w:pPr>
      <w:rPr>
        <w:rFonts w:hint="default"/>
      </w:rPr>
    </w:lvl>
    <w:lvl w:ilvl="5" w:tentative="1">
      <w:start w:val="1"/>
      <w:numFmt w:val="lowerRoman"/>
      <w:lvlText w:val="%6."/>
      <w:lvlJc w:val="right"/>
      <w:pPr>
        <w:ind w:left="4697" w:hanging="180"/>
      </w:pPr>
      <w:rPr>
        <w:rFonts w:hint="default"/>
      </w:rPr>
    </w:lvl>
    <w:lvl w:ilvl="6" w:tentative="1">
      <w:start w:val="1"/>
      <w:numFmt w:val="decimal"/>
      <w:lvlText w:val="%7."/>
      <w:lvlJc w:val="left"/>
      <w:pPr>
        <w:ind w:left="5417" w:hanging="360"/>
      </w:pPr>
      <w:rPr>
        <w:rFonts w:hint="default"/>
      </w:rPr>
    </w:lvl>
    <w:lvl w:ilvl="7" w:tentative="1">
      <w:start w:val="1"/>
      <w:numFmt w:val="lowerLetter"/>
      <w:lvlText w:val="%8."/>
      <w:lvlJc w:val="left"/>
      <w:pPr>
        <w:ind w:left="6137" w:hanging="360"/>
      </w:pPr>
      <w:rPr>
        <w:rFonts w:hint="default"/>
      </w:rPr>
    </w:lvl>
    <w:lvl w:ilvl="8" w:tentative="1">
      <w:start w:val="1"/>
      <w:numFmt w:val="lowerRoman"/>
      <w:lvlText w:val="%9."/>
      <w:lvlJc w:val="right"/>
      <w:pPr>
        <w:ind w:left="6857" w:hanging="180"/>
      </w:pPr>
      <w:rPr>
        <w:rFonts w:hint="default"/>
      </w:rPr>
    </w:lvl>
  </w:abstractNum>
  <w:abstractNum w:abstractNumId="28" w15:restartNumberingAfterBreak="0">
    <w:nsid w:val="65CA3696"/>
    <w:multiLevelType w:val="multilevel"/>
    <w:tmpl w:val="2CB22862"/>
    <w:lvl w:ilvl="0">
      <w:start w:val="1"/>
      <w:numFmt w:val="bullet"/>
      <w:lvlText w:val=""/>
      <w:lvlJc w:val="left"/>
      <w:pPr>
        <w:ind w:left="1097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1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3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57" w:hanging="36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ind w:left="3977" w:hanging="360"/>
      </w:pPr>
      <w:rPr>
        <w:rFonts w:hint="default"/>
      </w:rPr>
    </w:lvl>
    <w:lvl w:ilvl="5" w:tentative="1">
      <w:start w:val="1"/>
      <w:numFmt w:val="lowerRoman"/>
      <w:lvlText w:val="%6."/>
      <w:lvlJc w:val="right"/>
      <w:pPr>
        <w:ind w:left="4697" w:hanging="180"/>
      </w:pPr>
      <w:rPr>
        <w:rFonts w:hint="default"/>
      </w:rPr>
    </w:lvl>
    <w:lvl w:ilvl="6" w:tentative="1">
      <w:start w:val="1"/>
      <w:numFmt w:val="decimal"/>
      <w:lvlText w:val="%7."/>
      <w:lvlJc w:val="left"/>
      <w:pPr>
        <w:ind w:left="5417" w:hanging="360"/>
      </w:pPr>
      <w:rPr>
        <w:rFonts w:hint="default"/>
      </w:rPr>
    </w:lvl>
    <w:lvl w:ilvl="7" w:tentative="1">
      <w:start w:val="1"/>
      <w:numFmt w:val="lowerLetter"/>
      <w:lvlText w:val="%8."/>
      <w:lvlJc w:val="left"/>
      <w:pPr>
        <w:ind w:left="6137" w:hanging="360"/>
      </w:pPr>
      <w:rPr>
        <w:rFonts w:hint="default"/>
      </w:rPr>
    </w:lvl>
    <w:lvl w:ilvl="8" w:tentative="1">
      <w:start w:val="1"/>
      <w:numFmt w:val="lowerRoman"/>
      <w:lvlText w:val="%9."/>
      <w:lvlJc w:val="right"/>
      <w:pPr>
        <w:ind w:left="6857" w:hanging="180"/>
      </w:pPr>
      <w:rPr>
        <w:rFonts w:hint="default"/>
      </w:rPr>
    </w:lvl>
  </w:abstractNum>
  <w:abstractNum w:abstractNumId="29" w15:restartNumberingAfterBreak="0">
    <w:nsid w:val="69B93590"/>
    <w:multiLevelType w:val="multilevel"/>
    <w:tmpl w:val="6F34B234"/>
    <w:lvl w:ilvl="0">
      <w:start w:val="1"/>
      <w:numFmt w:val="decimal"/>
      <w:lvlText w:val="%1."/>
      <w:lvlJc w:val="left"/>
      <w:pPr>
        <w:tabs>
          <w:tab w:val="num" w:pos="-11"/>
        </w:tabs>
        <w:ind w:left="-11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1"/>
        </w:tabs>
        <w:ind w:left="421" w:hanging="432"/>
      </w:pPr>
      <w:rPr>
        <w:rFonts w:hint="default"/>
      </w:rPr>
    </w:lvl>
    <w:lvl w:ilvl="2">
      <w:start w:val="1"/>
      <w:numFmt w:val="decimal"/>
      <w:lvlRestart w:val="0"/>
      <w:isLgl/>
      <w:lvlText w:val="%1.%2.%3."/>
      <w:lvlJc w:val="left"/>
      <w:pPr>
        <w:tabs>
          <w:tab w:val="num" w:pos="1069"/>
        </w:tabs>
        <w:ind w:left="853" w:hanging="504"/>
      </w:pPr>
      <w:rPr>
        <w:rFonts w:hint="default"/>
      </w:rPr>
    </w:lvl>
    <w:lvl w:ilvl="3">
      <w:start w:val="1"/>
      <w:numFmt w:val="upperRoman"/>
      <w:pStyle w:val="Heading4"/>
      <w:lvlText w:val="%4."/>
      <w:lvlJc w:val="left"/>
      <w:pPr>
        <w:tabs>
          <w:tab w:val="num" w:pos="1216"/>
        </w:tabs>
        <w:ind w:left="1216" w:hanging="648"/>
      </w:pPr>
      <w:rPr>
        <w:rFonts w:ascii="Arial" w:hAnsi="Arial" w:cs="Arial" w:hint="default"/>
        <w:b/>
        <w:i w:val="0"/>
        <w:sz w:val="22"/>
      </w:rPr>
    </w:lvl>
    <w:lvl w:ilvl="4">
      <w:start w:val="1"/>
      <w:numFmt w:val="decimal"/>
      <w:lvlText w:val="%1.%2.%3.%4.%5."/>
      <w:lvlJc w:val="left"/>
      <w:pPr>
        <w:tabs>
          <w:tab w:val="num" w:pos="2149"/>
        </w:tabs>
        <w:ind w:left="186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09"/>
        </w:tabs>
        <w:ind w:left="236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29"/>
        </w:tabs>
        <w:ind w:left="286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89"/>
        </w:tabs>
        <w:ind w:left="337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49"/>
        </w:tabs>
        <w:ind w:left="3949" w:hanging="1440"/>
      </w:pPr>
      <w:rPr>
        <w:rFonts w:hint="default"/>
      </w:rPr>
    </w:lvl>
  </w:abstractNum>
  <w:abstractNum w:abstractNumId="30" w15:restartNumberingAfterBreak="0">
    <w:nsid w:val="739438C1"/>
    <w:multiLevelType w:val="hybridMultilevel"/>
    <w:tmpl w:val="F83CB5BA"/>
    <w:lvl w:ilvl="0" w:tplc="0424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753B2370"/>
    <w:multiLevelType w:val="hybridMultilevel"/>
    <w:tmpl w:val="119E5E10"/>
    <w:lvl w:ilvl="0" w:tplc="08C8248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ADF1BD1"/>
    <w:multiLevelType w:val="multilevel"/>
    <w:tmpl w:val="FE1E8A26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Restart w:val="0"/>
      <w:pStyle w:val="normal2"/>
      <w:isLgl/>
      <w:lvlText w:val="%1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num w:numId="1">
    <w:abstractNumId w:val="3"/>
  </w:num>
  <w:num w:numId="2">
    <w:abstractNumId w:val="9"/>
  </w:num>
  <w:num w:numId="3">
    <w:abstractNumId w:val="5"/>
  </w:num>
  <w:num w:numId="4">
    <w:abstractNumId w:val="23"/>
  </w:num>
  <w:num w:numId="5">
    <w:abstractNumId w:val="14"/>
  </w:num>
  <w:num w:numId="6">
    <w:abstractNumId w:val="8"/>
  </w:num>
  <w:num w:numId="7">
    <w:abstractNumId w:val="20"/>
  </w:num>
  <w:num w:numId="8">
    <w:abstractNumId w:val="2"/>
  </w:num>
  <w:num w:numId="9">
    <w:abstractNumId w:val="22"/>
  </w:num>
  <w:num w:numId="10">
    <w:abstractNumId w:val="32"/>
  </w:num>
  <w:num w:numId="11">
    <w:abstractNumId w:val="16"/>
  </w:num>
  <w:num w:numId="12">
    <w:abstractNumId w:val="25"/>
  </w:num>
  <w:num w:numId="13">
    <w:abstractNumId w:val="29"/>
  </w:num>
  <w:num w:numId="14">
    <w:abstractNumId w:val="18"/>
  </w:num>
  <w:num w:numId="15">
    <w:abstractNumId w:val="15"/>
  </w:num>
  <w:num w:numId="16">
    <w:abstractNumId w:val="12"/>
  </w:num>
  <w:num w:numId="17">
    <w:abstractNumId w:val="1"/>
  </w:num>
  <w:num w:numId="18">
    <w:abstractNumId w:val="24"/>
  </w:num>
  <w:num w:numId="19">
    <w:abstractNumId w:val="13"/>
  </w:num>
  <w:num w:numId="20">
    <w:abstractNumId w:val="21"/>
  </w:num>
  <w:num w:numId="21">
    <w:abstractNumId w:val="30"/>
  </w:num>
  <w:num w:numId="22">
    <w:abstractNumId w:val="31"/>
  </w:num>
  <w:num w:numId="23">
    <w:abstractNumId w:val="11"/>
  </w:num>
  <w:num w:numId="24">
    <w:abstractNumId w:val="0"/>
  </w:num>
  <w:num w:numId="25">
    <w:abstractNumId w:val="7"/>
  </w:num>
  <w:num w:numId="26">
    <w:abstractNumId w:val="10"/>
  </w:num>
  <w:num w:numId="27">
    <w:abstractNumId w:val="28"/>
  </w:num>
  <w:num w:numId="28">
    <w:abstractNumId w:val="19"/>
  </w:num>
  <w:num w:numId="29">
    <w:abstractNumId w:val="17"/>
  </w:num>
  <w:num w:numId="30">
    <w:abstractNumId w:val="4"/>
  </w:num>
  <w:num w:numId="31">
    <w:abstractNumId w:val="6"/>
  </w:num>
  <w:num w:numId="32">
    <w:abstractNumId w:val="27"/>
  </w:num>
  <w:num w:numId="33">
    <w:abstractNumId w:val="26"/>
  </w:num>
  <w:num w:numId="34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5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hideSpellingErrors/>
  <w:hideGrammaticalErrors/>
  <w:proofState w:spelling="clean" w:grammar="clean"/>
  <w:attachedTemplate r:id="rId1"/>
  <w:linkStyles/>
  <w:defaultTabStop w:val="720"/>
  <w:hyphenationZone w:val="425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0862"/>
    <w:rsid w:val="00001257"/>
    <w:rsid w:val="00001F4A"/>
    <w:rsid w:val="0000290F"/>
    <w:rsid w:val="00002DAA"/>
    <w:rsid w:val="00003725"/>
    <w:rsid w:val="000039E9"/>
    <w:rsid w:val="000043B8"/>
    <w:rsid w:val="00004407"/>
    <w:rsid w:val="00005178"/>
    <w:rsid w:val="0000554B"/>
    <w:rsid w:val="00007EB7"/>
    <w:rsid w:val="00010BD2"/>
    <w:rsid w:val="0001109C"/>
    <w:rsid w:val="00012533"/>
    <w:rsid w:val="00014064"/>
    <w:rsid w:val="0001491F"/>
    <w:rsid w:val="000155CF"/>
    <w:rsid w:val="00017031"/>
    <w:rsid w:val="00017EF0"/>
    <w:rsid w:val="00017FAB"/>
    <w:rsid w:val="00020718"/>
    <w:rsid w:val="000227A6"/>
    <w:rsid w:val="00022A3A"/>
    <w:rsid w:val="00022A42"/>
    <w:rsid w:val="000238CE"/>
    <w:rsid w:val="00023FEA"/>
    <w:rsid w:val="0002567D"/>
    <w:rsid w:val="0002618D"/>
    <w:rsid w:val="00026CA7"/>
    <w:rsid w:val="0003140B"/>
    <w:rsid w:val="000317D0"/>
    <w:rsid w:val="00031AFC"/>
    <w:rsid w:val="00033807"/>
    <w:rsid w:val="00035713"/>
    <w:rsid w:val="000364E8"/>
    <w:rsid w:val="00043566"/>
    <w:rsid w:val="000447C5"/>
    <w:rsid w:val="00045567"/>
    <w:rsid w:val="00045D0A"/>
    <w:rsid w:val="00047BFF"/>
    <w:rsid w:val="000516A2"/>
    <w:rsid w:val="000518A8"/>
    <w:rsid w:val="00052002"/>
    <w:rsid w:val="0005525A"/>
    <w:rsid w:val="000558E2"/>
    <w:rsid w:val="00056751"/>
    <w:rsid w:val="00056886"/>
    <w:rsid w:val="00057EFD"/>
    <w:rsid w:val="00060BCD"/>
    <w:rsid w:val="00060D26"/>
    <w:rsid w:val="00062A3D"/>
    <w:rsid w:val="00064156"/>
    <w:rsid w:val="000652B8"/>
    <w:rsid w:val="00066D16"/>
    <w:rsid w:val="00067472"/>
    <w:rsid w:val="00067D59"/>
    <w:rsid w:val="00071677"/>
    <w:rsid w:val="00071943"/>
    <w:rsid w:val="00072EE3"/>
    <w:rsid w:val="00073E16"/>
    <w:rsid w:val="000746AF"/>
    <w:rsid w:val="000748D4"/>
    <w:rsid w:val="00075D74"/>
    <w:rsid w:val="0008048E"/>
    <w:rsid w:val="00080E00"/>
    <w:rsid w:val="000822A4"/>
    <w:rsid w:val="00083D09"/>
    <w:rsid w:val="00086306"/>
    <w:rsid w:val="00087752"/>
    <w:rsid w:val="00090471"/>
    <w:rsid w:val="000914B2"/>
    <w:rsid w:val="0009197A"/>
    <w:rsid w:val="00091C6B"/>
    <w:rsid w:val="0009212C"/>
    <w:rsid w:val="000923E6"/>
    <w:rsid w:val="0009284F"/>
    <w:rsid w:val="00092879"/>
    <w:rsid w:val="00094B1E"/>
    <w:rsid w:val="00095A1E"/>
    <w:rsid w:val="00095B0F"/>
    <w:rsid w:val="00096CC5"/>
    <w:rsid w:val="00096D22"/>
    <w:rsid w:val="00096D82"/>
    <w:rsid w:val="00096F48"/>
    <w:rsid w:val="000A15B0"/>
    <w:rsid w:val="000A2644"/>
    <w:rsid w:val="000A2CBF"/>
    <w:rsid w:val="000A352A"/>
    <w:rsid w:val="000A4514"/>
    <w:rsid w:val="000A57A8"/>
    <w:rsid w:val="000A641A"/>
    <w:rsid w:val="000A6966"/>
    <w:rsid w:val="000A76F3"/>
    <w:rsid w:val="000A776A"/>
    <w:rsid w:val="000B0A58"/>
    <w:rsid w:val="000B0BE7"/>
    <w:rsid w:val="000B161E"/>
    <w:rsid w:val="000B356C"/>
    <w:rsid w:val="000B450A"/>
    <w:rsid w:val="000B4572"/>
    <w:rsid w:val="000B4651"/>
    <w:rsid w:val="000B6D1F"/>
    <w:rsid w:val="000B7B8D"/>
    <w:rsid w:val="000C1988"/>
    <w:rsid w:val="000C2970"/>
    <w:rsid w:val="000C2AFD"/>
    <w:rsid w:val="000C4123"/>
    <w:rsid w:val="000C5257"/>
    <w:rsid w:val="000C597C"/>
    <w:rsid w:val="000C6FDB"/>
    <w:rsid w:val="000D22E0"/>
    <w:rsid w:val="000D37EE"/>
    <w:rsid w:val="000D40EA"/>
    <w:rsid w:val="000D4B4E"/>
    <w:rsid w:val="000D6C49"/>
    <w:rsid w:val="000D747A"/>
    <w:rsid w:val="000D77C6"/>
    <w:rsid w:val="000E0975"/>
    <w:rsid w:val="000E2CF9"/>
    <w:rsid w:val="000E32BC"/>
    <w:rsid w:val="000E5B4B"/>
    <w:rsid w:val="000E5F74"/>
    <w:rsid w:val="000E70BC"/>
    <w:rsid w:val="000E7829"/>
    <w:rsid w:val="000F009A"/>
    <w:rsid w:val="000F2688"/>
    <w:rsid w:val="000F404B"/>
    <w:rsid w:val="000F535F"/>
    <w:rsid w:val="000F6078"/>
    <w:rsid w:val="0010180E"/>
    <w:rsid w:val="00101D66"/>
    <w:rsid w:val="001024F9"/>
    <w:rsid w:val="00103459"/>
    <w:rsid w:val="00103B42"/>
    <w:rsid w:val="00104DC9"/>
    <w:rsid w:val="00104EAA"/>
    <w:rsid w:val="00106537"/>
    <w:rsid w:val="001111D8"/>
    <w:rsid w:val="001111F8"/>
    <w:rsid w:val="0011137D"/>
    <w:rsid w:val="0011168A"/>
    <w:rsid w:val="00111CE2"/>
    <w:rsid w:val="00111D15"/>
    <w:rsid w:val="001122DD"/>
    <w:rsid w:val="00112580"/>
    <w:rsid w:val="001127E3"/>
    <w:rsid w:val="00112F6F"/>
    <w:rsid w:val="00115169"/>
    <w:rsid w:val="00115266"/>
    <w:rsid w:val="00115520"/>
    <w:rsid w:val="0011733E"/>
    <w:rsid w:val="0011764E"/>
    <w:rsid w:val="00117931"/>
    <w:rsid w:val="00117AE1"/>
    <w:rsid w:val="00117B3E"/>
    <w:rsid w:val="001203F7"/>
    <w:rsid w:val="00120BE5"/>
    <w:rsid w:val="00122460"/>
    <w:rsid w:val="00122F21"/>
    <w:rsid w:val="00126AC0"/>
    <w:rsid w:val="00126E19"/>
    <w:rsid w:val="00127FB4"/>
    <w:rsid w:val="001303BD"/>
    <w:rsid w:val="00130C81"/>
    <w:rsid w:val="00131E33"/>
    <w:rsid w:val="00132C02"/>
    <w:rsid w:val="00133035"/>
    <w:rsid w:val="00133346"/>
    <w:rsid w:val="00133F6D"/>
    <w:rsid w:val="00134DB6"/>
    <w:rsid w:val="00134E87"/>
    <w:rsid w:val="00135411"/>
    <w:rsid w:val="0013650F"/>
    <w:rsid w:val="00136A34"/>
    <w:rsid w:val="00137AE5"/>
    <w:rsid w:val="00137BE8"/>
    <w:rsid w:val="00137FBE"/>
    <w:rsid w:val="001408DF"/>
    <w:rsid w:val="0014099D"/>
    <w:rsid w:val="00142234"/>
    <w:rsid w:val="0014346C"/>
    <w:rsid w:val="001438E6"/>
    <w:rsid w:val="00147347"/>
    <w:rsid w:val="001508F4"/>
    <w:rsid w:val="0015132D"/>
    <w:rsid w:val="0015166C"/>
    <w:rsid w:val="00152FA8"/>
    <w:rsid w:val="00154307"/>
    <w:rsid w:val="00155A76"/>
    <w:rsid w:val="00156185"/>
    <w:rsid w:val="00156A14"/>
    <w:rsid w:val="00160984"/>
    <w:rsid w:val="00160C87"/>
    <w:rsid w:val="00162B9C"/>
    <w:rsid w:val="0016356D"/>
    <w:rsid w:val="0016381F"/>
    <w:rsid w:val="00165655"/>
    <w:rsid w:val="00166ACB"/>
    <w:rsid w:val="00166C9E"/>
    <w:rsid w:val="00166E87"/>
    <w:rsid w:val="00167CCA"/>
    <w:rsid w:val="00167FF0"/>
    <w:rsid w:val="00171F3D"/>
    <w:rsid w:val="001729A2"/>
    <w:rsid w:val="00172B80"/>
    <w:rsid w:val="00175BBA"/>
    <w:rsid w:val="00175CC0"/>
    <w:rsid w:val="00176108"/>
    <w:rsid w:val="0017770E"/>
    <w:rsid w:val="00181BB6"/>
    <w:rsid w:val="0018235F"/>
    <w:rsid w:val="00182517"/>
    <w:rsid w:val="00182CC2"/>
    <w:rsid w:val="00183459"/>
    <w:rsid w:val="001839CB"/>
    <w:rsid w:val="00183C44"/>
    <w:rsid w:val="00184D73"/>
    <w:rsid w:val="00186A68"/>
    <w:rsid w:val="00190A0A"/>
    <w:rsid w:val="00191DCF"/>
    <w:rsid w:val="00191F46"/>
    <w:rsid w:val="001936D8"/>
    <w:rsid w:val="001937D7"/>
    <w:rsid w:val="00193878"/>
    <w:rsid w:val="00194A44"/>
    <w:rsid w:val="00195A1B"/>
    <w:rsid w:val="001A1385"/>
    <w:rsid w:val="001A13B8"/>
    <w:rsid w:val="001A1CB0"/>
    <w:rsid w:val="001A3B67"/>
    <w:rsid w:val="001A3B70"/>
    <w:rsid w:val="001A58D8"/>
    <w:rsid w:val="001A6569"/>
    <w:rsid w:val="001B01C2"/>
    <w:rsid w:val="001B056B"/>
    <w:rsid w:val="001B0845"/>
    <w:rsid w:val="001B214F"/>
    <w:rsid w:val="001B41BB"/>
    <w:rsid w:val="001B425F"/>
    <w:rsid w:val="001C0E42"/>
    <w:rsid w:val="001C20EA"/>
    <w:rsid w:val="001C2797"/>
    <w:rsid w:val="001C55DC"/>
    <w:rsid w:val="001C6053"/>
    <w:rsid w:val="001C619D"/>
    <w:rsid w:val="001C65DA"/>
    <w:rsid w:val="001C691D"/>
    <w:rsid w:val="001C6F0C"/>
    <w:rsid w:val="001C7DBA"/>
    <w:rsid w:val="001D1F5F"/>
    <w:rsid w:val="001D34B9"/>
    <w:rsid w:val="001D656A"/>
    <w:rsid w:val="001D79D3"/>
    <w:rsid w:val="001E03FA"/>
    <w:rsid w:val="001E05D6"/>
    <w:rsid w:val="001E06A4"/>
    <w:rsid w:val="001E1193"/>
    <w:rsid w:val="001E19E5"/>
    <w:rsid w:val="001E3682"/>
    <w:rsid w:val="001E4145"/>
    <w:rsid w:val="001E43A5"/>
    <w:rsid w:val="001E5E44"/>
    <w:rsid w:val="001E65B8"/>
    <w:rsid w:val="001E6C95"/>
    <w:rsid w:val="001E72F9"/>
    <w:rsid w:val="001E7602"/>
    <w:rsid w:val="001E77AD"/>
    <w:rsid w:val="001F00CE"/>
    <w:rsid w:val="001F0CF3"/>
    <w:rsid w:val="001F1B8B"/>
    <w:rsid w:val="001F1F0B"/>
    <w:rsid w:val="001F2305"/>
    <w:rsid w:val="001F350A"/>
    <w:rsid w:val="001F382B"/>
    <w:rsid w:val="001F5E11"/>
    <w:rsid w:val="00202281"/>
    <w:rsid w:val="00203265"/>
    <w:rsid w:val="00204D6B"/>
    <w:rsid w:val="00205439"/>
    <w:rsid w:val="002076D3"/>
    <w:rsid w:val="00207CDA"/>
    <w:rsid w:val="0021118E"/>
    <w:rsid w:val="0021292C"/>
    <w:rsid w:val="00212A14"/>
    <w:rsid w:val="0021347C"/>
    <w:rsid w:val="00214E85"/>
    <w:rsid w:val="0021592D"/>
    <w:rsid w:val="00217049"/>
    <w:rsid w:val="0021779C"/>
    <w:rsid w:val="00220CEC"/>
    <w:rsid w:val="002220BE"/>
    <w:rsid w:val="002230EE"/>
    <w:rsid w:val="00223859"/>
    <w:rsid w:val="00223DD3"/>
    <w:rsid w:val="00224EF6"/>
    <w:rsid w:val="002251D1"/>
    <w:rsid w:val="00225ABC"/>
    <w:rsid w:val="00226D9E"/>
    <w:rsid w:val="00226F4A"/>
    <w:rsid w:val="002277E3"/>
    <w:rsid w:val="002319C1"/>
    <w:rsid w:val="002333F8"/>
    <w:rsid w:val="0023344E"/>
    <w:rsid w:val="00234A66"/>
    <w:rsid w:val="00234B3B"/>
    <w:rsid w:val="00237764"/>
    <w:rsid w:val="00241CC5"/>
    <w:rsid w:val="00241FD6"/>
    <w:rsid w:val="002420C2"/>
    <w:rsid w:val="002422EB"/>
    <w:rsid w:val="002424F7"/>
    <w:rsid w:val="00242B3B"/>
    <w:rsid w:val="00242B6B"/>
    <w:rsid w:val="00244DDC"/>
    <w:rsid w:val="00244E52"/>
    <w:rsid w:val="00245B79"/>
    <w:rsid w:val="00245C13"/>
    <w:rsid w:val="00245D84"/>
    <w:rsid w:val="0024630D"/>
    <w:rsid w:val="002502A5"/>
    <w:rsid w:val="00250B13"/>
    <w:rsid w:val="00251445"/>
    <w:rsid w:val="002537B7"/>
    <w:rsid w:val="002537E5"/>
    <w:rsid w:val="00254510"/>
    <w:rsid w:val="0025496D"/>
    <w:rsid w:val="00254F8E"/>
    <w:rsid w:val="002577DF"/>
    <w:rsid w:val="00260F66"/>
    <w:rsid w:val="002610EB"/>
    <w:rsid w:val="002629DB"/>
    <w:rsid w:val="002630F2"/>
    <w:rsid w:val="00265307"/>
    <w:rsid w:val="00265DF4"/>
    <w:rsid w:val="00265F61"/>
    <w:rsid w:val="00266514"/>
    <w:rsid w:val="00270302"/>
    <w:rsid w:val="00270D46"/>
    <w:rsid w:val="00274729"/>
    <w:rsid w:val="00275132"/>
    <w:rsid w:val="00276133"/>
    <w:rsid w:val="00276A01"/>
    <w:rsid w:val="002779C5"/>
    <w:rsid w:val="00280903"/>
    <w:rsid w:val="0028092A"/>
    <w:rsid w:val="00280D00"/>
    <w:rsid w:val="00280E26"/>
    <w:rsid w:val="00281EA7"/>
    <w:rsid w:val="00281FC4"/>
    <w:rsid w:val="00283C0E"/>
    <w:rsid w:val="002848AA"/>
    <w:rsid w:val="00284C72"/>
    <w:rsid w:val="00285639"/>
    <w:rsid w:val="00286102"/>
    <w:rsid w:val="0028642E"/>
    <w:rsid w:val="00286523"/>
    <w:rsid w:val="002900FE"/>
    <w:rsid w:val="00290BAA"/>
    <w:rsid w:val="0029122D"/>
    <w:rsid w:val="0029269B"/>
    <w:rsid w:val="00293890"/>
    <w:rsid w:val="002941BF"/>
    <w:rsid w:val="002941E7"/>
    <w:rsid w:val="002943E3"/>
    <w:rsid w:val="00294741"/>
    <w:rsid w:val="00294920"/>
    <w:rsid w:val="00295836"/>
    <w:rsid w:val="00296926"/>
    <w:rsid w:val="00296C4C"/>
    <w:rsid w:val="00296F45"/>
    <w:rsid w:val="002A4FE1"/>
    <w:rsid w:val="002B0B37"/>
    <w:rsid w:val="002B0C5D"/>
    <w:rsid w:val="002B1A5E"/>
    <w:rsid w:val="002B1E60"/>
    <w:rsid w:val="002B37DF"/>
    <w:rsid w:val="002B38C1"/>
    <w:rsid w:val="002C17AC"/>
    <w:rsid w:val="002C2B8F"/>
    <w:rsid w:val="002C46A6"/>
    <w:rsid w:val="002C5873"/>
    <w:rsid w:val="002C59B1"/>
    <w:rsid w:val="002C5BA0"/>
    <w:rsid w:val="002C5DDF"/>
    <w:rsid w:val="002C727D"/>
    <w:rsid w:val="002C76C9"/>
    <w:rsid w:val="002C777A"/>
    <w:rsid w:val="002D1535"/>
    <w:rsid w:val="002D172D"/>
    <w:rsid w:val="002D226F"/>
    <w:rsid w:val="002D26E0"/>
    <w:rsid w:val="002D2EE4"/>
    <w:rsid w:val="002D3072"/>
    <w:rsid w:val="002D370E"/>
    <w:rsid w:val="002D3D26"/>
    <w:rsid w:val="002D41C5"/>
    <w:rsid w:val="002D628E"/>
    <w:rsid w:val="002E034F"/>
    <w:rsid w:val="002E2B61"/>
    <w:rsid w:val="002E38FB"/>
    <w:rsid w:val="002E402B"/>
    <w:rsid w:val="002E4030"/>
    <w:rsid w:val="002E4DCF"/>
    <w:rsid w:val="002E56D7"/>
    <w:rsid w:val="002E6CE8"/>
    <w:rsid w:val="002E6DAD"/>
    <w:rsid w:val="002E6E21"/>
    <w:rsid w:val="002E7C05"/>
    <w:rsid w:val="002F061F"/>
    <w:rsid w:val="002F12C9"/>
    <w:rsid w:val="002F18CC"/>
    <w:rsid w:val="002F2FE2"/>
    <w:rsid w:val="002F3478"/>
    <w:rsid w:val="002F59B5"/>
    <w:rsid w:val="002F5E48"/>
    <w:rsid w:val="002F62F6"/>
    <w:rsid w:val="002F662F"/>
    <w:rsid w:val="002F6A75"/>
    <w:rsid w:val="002F7A4A"/>
    <w:rsid w:val="0030137A"/>
    <w:rsid w:val="00302391"/>
    <w:rsid w:val="00302B9A"/>
    <w:rsid w:val="00303702"/>
    <w:rsid w:val="0030375B"/>
    <w:rsid w:val="003037D3"/>
    <w:rsid w:val="00304C14"/>
    <w:rsid w:val="00306133"/>
    <w:rsid w:val="00307158"/>
    <w:rsid w:val="00307E2B"/>
    <w:rsid w:val="003117B9"/>
    <w:rsid w:val="00311B0D"/>
    <w:rsid w:val="00312790"/>
    <w:rsid w:val="00313E97"/>
    <w:rsid w:val="00313FA1"/>
    <w:rsid w:val="00314CD2"/>
    <w:rsid w:val="00315BCF"/>
    <w:rsid w:val="003167AF"/>
    <w:rsid w:val="00316A69"/>
    <w:rsid w:val="00316B0F"/>
    <w:rsid w:val="00321333"/>
    <w:rsid w:val="00322956"/>
    <w:rsid w:val="00322DA3"/>
    <w:rsid w:val="00322F91"/>
    <w:rsid w:val="003232CC"/>
    <w:rsid w:val="003248E0"/>
    <w:rsid w:val="003249C8"/>
    <w:rsid w:val="00324AAD"/>
    <w:rsid w:val="00324E10"/>
    <w:rsid w:val="003250F1"/>
    <w:rsid w:val="003255B6"/>
    <w:rsid w:val="0032609E"/>
    <w:rsid w:val="00327645"/>
    <w:rsid w:val="00330B85"/>
    <w:rsid w:val="00330DFA"/>
    <w:rsid w:val="00331473"/>
    <w:rsid w:val="00331D18"/>
    <w:rsid w:val="00333916"/>
    <w:rsid w:val="003350E0"/>
    <w:rsid w:val="00337D0E"/>
    <w:rsid w:val="00342D87"/>
    <w:rsid w:val="00343B75"/>
    <w:rsid w:val="00343C5E"/>
    <w:rsid w:val="0034537B"/>
    <w:rsid w:val="0034799F"/>
    <w:rsid w:val="00350463"/>
    <w:rsid w:val="00350FE3"/>
    <w:rsid w:val="00351200"/>
    <w:rsid w:val="00351616"/>
    <w:rsid w:val="003520F7"/>
    <w:rsid w:val="00352FB8"/>
    <w:rsid w:val="0035417A"/>
    <w:rsid w:val="00354F4B"/>
    <w:rsid w:val="003563FB"/>
    <w:rsid w:val="00357002"/>
    <w:rsid w:val="0035720C"/>
    <w:rsid w:val="0035794E"/>
    <w:rsid w:val="003608C4"/>
    <w:rsid w:val="003609A3"/>
    <w:rsid w:val="003613D0"/>
    <w:rsid w:val="003614A2"/>
    <w:rsid w:val="00362030"/>
    <w:rsid w:val="00364A81"/>
    <w:rsid w:val="00364D50"/>
    <w:rsid w:val="00365834"/>
    <w:rsid w:val="00365899"/>
    <w:rsid w:val="003700CE"/>
    <w:rsid w:val="0037186F"/>
    <w:rsid w:val="00372746"/>
    <w:rsid w:val="00372DEC"/>
    <w:rsid w:val="003732A7"/>
    <w:rsid w:val="003736B7"/>
    <w:rsid w:val="003742D2"/>
    <w:rsid w:val="0037530E"/>
    <w:rsid w:val="00376729"/>
    <w:rsid w:val="00376CF8"/>
    <w:rsid w:val="00377410"/>
    <w:rsid w:val="00377AC4"/>
    <w:rsid w:val="00377D9F"/>
    <w:rsid w:val="003811A5"/>
    <w:rsid w:val="0038240A"/>
    <w:rsid w:val="00382700"/>
    <w:rsid w:val="00383632"/>
    <w:rsid w:val="003836E6"/>
    <w:rsid w:val="0038381E"/>
    <w:rsid w:val="00383C82"/>
    <w:rsid w:val="003856F5"/>
    <w:rsid w:val="00385FD9"/>
    <w:rsid w:val="0038644E"/>
    <w:rsid w:val="00390A90"/>
    <w:rsid w:val="00392A13"/>
    <w:rsid w:val="00392F8F"/>
    <w:rsid w:val="003941DC"/>
    <w:rsid w:val="00394486"/>
    <w:rsid w:val="0039523B"/>
    <w:rsid w:val="00395349"/>
    <w:rsid w:val="003953D4"/>
    <w:rsid w:val="00396792"/>
    <w:rsid w:val="00396EF7"/>
    <w:rsid w:val="00397567"/>
    <w:rsid w:val="00397AD9"/>
    <w:rsid w:val="003A1F14"/>
    <w:rsid w:val="003A2AAD"/>
    <w:rsid w:val="003A4CB7"/>
    <w:rsid w:val="003A53B6"/>
    <w:rsid w:val="003A5E21"/>
    <w:rsid w:val="003A7688"/>
    <w:rsid w:val="003A7D51"/>
    <w:rsid w:val="003B0358"/>
    <w:rsid w:val="003B0ECB"/>
    <w:rsid w:val="003B2370"/>
    <w:rsid w:val="003B2AA4"/>
    <w:rsid w:val="003B36DB"/>
    <w:rsid w:val="003B61DD"/>
    <w:rsid w:val="003C0083"/>
    <w:rsid w:val="003C08A8"/>
    <w:rsid w:val="003C128D"/>
    <w:rsid w:val="003C31F0"/>
    <w:rsid w:val="003C34E0"/>
    <w:rsid w:val="003C63F2"/>
    <w:rsid w:val="003D09AB"/>
    <w:rsid w:val="003D3BB3"/>
    <w:rsid w:val="003D3C4A"/>
    <w:rsid w:val="003D4931"/>
    <w:rsid w:val="003D4B14"/>
    <w:rsid w:val="003D5B37"/>
    <w:rsid w:val="003D674A"/>
    <w:rsid w:val="003D78AF"/>
    <w:rsid w:val="003D7CDF"/>
    <w:rsid w:val="003D7DBB"/>
    <w:rsid w:val="003E3D0E"/>
    <w:rsid w:val="003E4B0B"/>
    <w:rsid w:val="003E6118"/>
    <w:rsid w:val="003E6C87"/>
    <w:rsid w:val="003E7A1E"/>
    <w:rsid w:val="003F11A3"/>
    <w:rsid w:val="003F3351"/>
    <w:rsid w:val="003F432F"/>
    <w:rsid w:val="003F45CD"/>
    <w:rsid w:val="003F49A9"/>
    <w:rsid w:val="003F4D4D"/>
    <w:rsid w:val="003F50CD"/>
    <w:rsid w:val="003F65CF"/>
    <w:rsid w:val="003F6E9E"/>
    <w:rsid w:val="003F7F84"/>
    <w:rsid w:val="00401F2B"/>
    <w:rsid w:val="004026E9"/>
    <w:rsid w:val="0040294C"/>
    <w:rsid w:val="00403AC4"/>
    <w:rsid w:val="0040623F"/>
    <w:rsid w:val="00407C76"/>
    <w:rsid w:val="00410898"/>
    <w:rsid w:val="00410E25"/>
    <w:rsid w:val="0041352B"/>
    <w:rsid w:val="00414825"/>
    <w:rsid w:val="0041591A"/>
    <w:rsid w:val="0041608A"/>
    <w:rsid w:val="0041780F"/>
    <w:rsid w:val="0042063A"/>
    <w:rsid w:val="00421608"/>
    <w:rsid w:val="0042496B"/>
    <w:rsid w:val="00425CB0"/>
    <w:rsid w:val="00426369"/>
    <w:rsid w:val="0042654E"/>
    <w:rsid w:val="00426DF2"/>
    <w:rsid w:val="00426E89"/>
    <w:rsid w:val="004273E1"/>
    <w:rsid w:val="00427DD6"/>
    <w:rsid w:val="0043183D"/>
    <w:rsid w:val="00431922"/>
    <w:rsid w:val="00433CA9"/>
    <w:rsid w:val="00435177"/>
    <w:rsid w:val="00437EC6"/>
    <w:rsid w:val="00441B85"/>
    <w:rsid w:val="00441BCC"/>
    <w:rsid w:val="00441E38"/>
    <w:rsid w:val="00442B39"/>
    <w:rsid w:val="00442D69"/>
    <w:rsid w:val="00443B5A"/>
    <w:rsid w:val="00445BC7"/>
    <w:rsid w:val="00447349"/>
    <w:rsid w:val="0045034E"/>
    <w:rsid w:val="00450D41"/>
    <w:rsid w:val="0045263F"/>
    <w:rsid w:val="00455428"/>
    <w:rsid w:val="00455E1E"/>
    <w:rsid w:val="00461472"/>
    <w:rsid w:val="00463C46"/>
    <w:rsid w:val="00463FBD"/>
    <w:rsid w:val="00464556"/>
    <w:rsid w:val="00465729"/>
    <w:rsid w:val="00470439"/>
    <w:rsid w:val="0047241B"/>
    <w:rsid w:val="004729E5"/>
    <w:rsid w:val="00474DE0"/>
    <w:rsid w:val="0048107B"/>
    <w:rsid w:val="00481B1D"/>
    <w:rsid w:val="00484B8D"/>
    <w:rsid w:val="004904C7"/>
    <w:rsid w:val="00491808"/>
    <w:rsid w:val="00492158"/>
    <w:rsid w:val="00492443"/>
    <w:rsid w:val="004926D4"/>
    <w:rsid w:val="00492EC0"/>
    <w:rsid w:val="0049365A"/>
    <w:rsid w:val="00494956"/>
    <w:rsid w:val="00495403"/>
    <w:rsid w:val="00495A2C"/>
    <w:rsid w:val="00496460"/>
    <w:rsid w:val="00497317"/>
    <w:rsid w:val="004A0066"/>
    <w:rsid w:val="004A0293"/>
    <w:rsid w:val="004A143C"/>
    <w:rsid w:val="004A2088"/>
    <w:rsid w:val="004A3069"/>
    <w:rsid w:val="004A4D69"/>
    <w:rsid w:val="004A5538"/>
    <w:rsid w:val="004A55A0"/>
    <w:rsid w:val="004A5C5B"/>
    <w:rsid w:val="004A5FA8"/>
    <w:rsid w:val="004A601D"/>
    <w:rsid w:val="004A6945"/>
    <w:rsid w:val="004B058B"/>
    <w:rsid w:val="004B07E9"/>
    <w:rsid w:val="004B1320"/>
    <w:rsid w:val="004B1716"/>
    <w:rsid w:val="004B5CD5"/>
    <w:rsid w:val="004B730F"/>
    <w:rsid w:val="004B74BD"/>
    <w:rsid w:val="004C0256"/>
    <w:rsid w:val="004C02B5"/>
    <w:rsid w:val="004C198C"/>
    <w:rsid w:val="004C2A48"/>
    <w:rsid w:val="004C31C8"/>
    <w:rsid w:val="004C36B7"/>
    <w:rsid w:val="004C7A11"/>
    <w:rsid w:val="004C7F4A"/>
    <w:rsid w:val="004D0098"/>
    <w:rsid w:val="004D01F7"/>
    <w:rsid w:val="004D1195"/>
    <w:rsid w:val="004D28DA"/>
    <w:rsid w:val="004D29A2"/>
    <w:rsid w:val="004D5775"/>
    <w:rsid w:val="004D5F38"/>
    <w:rsid w:val="004E062D"/>
    <w:rsid w:val="004E13A6"/>
    <w:rsid w:val="004E1B8E"/>
    <w:rsid w:val="004E22D1"/>
    <w:rsid w:val="004E2DF4"/>
    <w:rsid w:val="004E4A37"/>
    <w:rsid w:val="004E50D2"/>
    <w:rsid w:val="004E6BC8"/>
    <w:rsid w:val="004E6C81"/>
    <w:rsid w:val="004E71B9"/>
    <w:rsid w:val="004E72FF"/>
    <w:rsid w:val="004E7D11"/>
    <w:rsid w:val="004F023F"/>
    <w:rsid w:val="004F079B"/>
    <w:rsid w:val="004F0BE3"/>
    <w:rsid w:val="004F16B5"/>
    <w:rsid w:val="004F42DD"/>
    <w:rsid w:val="004F4EEF"/>
    <w:rsid w:val="004F5550"/>
    <w:rsid w:val="004F7984"/>
    <w:rsid w:val="005002E2"/>
    <w:rsid w:val="0050072B"/>
    <w:rsid w:val="00501B9D"/>
    <w:rsid w:val="005021F6"/>
    <w:rsid w:val="005023DB"/>
    <w:rsid w:val="005028F0"/>
    <w:rsid w:val="0050427A"/>
    <w:rsid w:val="00504767"/>
    <w:rsid w:val="005049FE"/>
    <w:rsid w:val="0050571B"/>
    <w:rsid w:val="00505E83"/>
    <w:rsid w:val="00506110"/>
    <w:rsid w:val="00506CA4"/>
    <w:rsid w:val="005102E0"/>
    <w:rsid w:val="005103A7"/>
    <w:rsid w:val="005105B5"/>
    <w:rsid w:val="0051139E"/>
    <w:rsid w:val="00512A02"/>
    <w:rsid w:val="00512C08"/>
    <w:rsid w:val="00512CEC"/>
    <w:rsid w:val="00513A69"/>
    <w:rsid w:val="005155FE"/>
    <w:rsid w:val="005158FB"/>
    <w:rsid w:val="00517B39"/>
    <w:rsid w:val="005200D0"/>
    <w:rsid w:val="0052076B"/>
    <w:rsid w:val="0052147D"/>
    <w:rsid w:val="0052248A"/>
    <w:rsid w:val="00522DB6"/>
    <w:rsid w:val="00524B98"/>
    <w:rsid w:val="00526DA6"/>
    <w:rsid w:val="00527459"/>
    <w:rsid w:val="0052770A"/>
    <w:rsid w:val="005308CE"/>
    <w:rsid w:val="00530D72"/>
    <w:rsid w:val="0053160E"/>
    <w:rsid w:val="00531B05"/>
    <w:rsid w:val="00532C77"/>
    <w:rsid w:val="0053374C"/>
    <w:rsid w:val="00533D62"/>
    <w:rsid w:val="005346A7"/>
    <w:rsid w:val="0053782B"/>
    <w:rsid w:val="00537880"/>
    <w:rsid w:val="005415B6"/>
    <w:rsid w:val="005418DD"/>
    <w:rsid w:val="00541FF0"/>
    <w:rsid w:val="00542D84"/>
    <w:rsid w:val="0054354C"/>
    <w:rsid w:val="00543863"/>
    <w:rsid w:val="00543B05"/>
    <w:rsid w:val="00544AB7"/>
    <w:rsid w:val="00544D65"/>
    <w:rsid w:val="00545167"/>
    <w:rsid w:val="005457A5"/>
    <w:rsid w:val="00546047"/>
    <w:rsid w:val="00546161"/>
    <w:rsid w:val="0054689B"/>
    <w:rsid w:val="00546992"/>
    <w:rsid w:val="0055016B"/>
    <w:rsid w:val="0055091F"/>
    <w:rsid w:val="00550D3F"/>
    <w:rsid w:val="005530E4"/>
    <w:rsid w:val="005545A4"/>
    <w:rsid w:val="00557225"/>
    <w:rsid w:val="00557247"/>
    <w:rsid w:val="00560091"/>
    <w:rsid w:val="0056073A"/>
    <w:rsid w:val="00561282"/>
    <w:rsid w:val="00561683"/>
    <w:rsid w:val="0056451C"/>
    <w:rsid w:val="0056584A"/>
    <w:rsid w:val="005705BA"/>
    <w:rsid w:val="0057090E"/>
    <w:rsid w:val="00571DE1"/>
    <w:rsid w:val="00572571"/>
    <w:rsid w:val="0057389A"/>
    <w:rsid w:val="0057521D"/>
    <w:rsid w:val="005766F6"/>
    <w:rsid w:val="00576D1E"/>
    <w:rsid w:val="0057705F"/>
    <w:rsid w:val="00581777"/>
    <w:rsid w:val="005819E5"/>
    <w:rsid w:val="00582465"/>
    <w:rsid w:val="00583C8F"/>
    <w:rsid w:val="00584D44"/>
    <w:rsid w:val="00586EAC"/>
    <w:rsid w:val="00590CB5"/>
    <w:rsid w:val="00596580"/>
    <w:rsid w:val="00597C45"/>
    <w:rsid w:val="00597ECA"/>
    <w:rsid w:val="005A014E"/>
    <w:rsid w:val="005A2F5C"/>
    <w:rsid w:val="005A3061"/>
    <w:rsid w:val="005A6FEB"/>
    <w:rsid w:val="005A74AE"/>
    <w:rsid w:val="005A75E5"/>
    <w:rsid w:val="005B01F7"/>
    <w:rsid w:val="005B0BB2"/>
    <w:rsid w:val="005B117B"/>
    <w:rsid w:val="005B1527"/>
    <w:rsid w:val="005B183D"/>
    <w:rsid w:val="005B1B8C"/>
    <w:rsid w:val="005B27F9"/>
    <w:rsid w:val="005B35FB"/>
    <w:rsid w:val="005B4C4B"/>
    <w:rsid w:val="005B63A4"/>
    <w:rsid w:val="005B6509"/>
    <w:rsid w:val="005B6AD9"/>
    <w:rsid w:val="005B764A"/>
    <w:rsid w:val="005C0EFE"/>
    <w:rsid w:val="005C18A9"/>
    <w:rsid w:val="005C1C15"/>
    <w:rsid w:val="005C23A1"/>
    <w:rsid w:val="005C294F"/>
    <w:rsid w:val="005C2F46"/>
    <w:rsid w:val="005C32E1"/>
    <w:rsid w:val="005C3812"/>
    <w:rsid w:val="005C4625"/>
    <w:rsid w:val="005C513B"/>
    <w:rsid w:val="005C5665"/>
    <w:rsid w:val="005C7455"/>
    <w:rsid w:val="005C747F"/>
    <w:rsid w:val="005C7890"/>
    <w:rsid w:val="005D0E74"/>
    <w:rsid w:val="005D0EA0"/>
    <w:rsid w:val="005D0F99"/>
    <w:rsid w:val="005D1638"/>
    <w:rsid w:val="005D19D8"/>
    <w:rsid w:val="005D227F"/>
    <w:rsid w:val="005D58E7"/>
    <w:rsid w:val="005D7752"/>
    <w:rsid w:val="005E08E9"/>
    <w:rsid w:val="005E267C"/>
    <w:rsid w:val="005E384E"/>
    <w:rsid w:val="005E458E"/>
    <w:rsid w:val="005E4D5C"/>
    <w:rsid w:val="005E5C5A"/>
    <w:rsid w:val="005E5F85"/>
    <w:rsid w:val="005E6306"/>
    <w:rsid w:val="005E713F"/>
    <w:rsid w:val="005E758C"/>
    <w:rsid w:val="005F0409"/>
    <w:rsid w:val="005F0432"/>
    <w:rsid w:val="005F15D0"/>
    <w:rsid w:val="005F180E"/>
    <w:rsid w:val="005F1E2A"/>
    <w:rsid w:val="005F366B"/>
    <w:rsid w:val="005F38FF"/>
    <w:rsid w:val="005F6769"/>
    <w:rsid w:val="00602E6D"/>
    <w:rsid w:val="0060374B"/>
    <w:rsid w:val="00603B41"/>
    <w:rsid w:val="00603F6E"/>
    <w:rsid w:val="006046E9"/>
    <w:rsid w:val="006049FB"/>
    <w:rsid w:val="00605EC8"/>
    <w:rsid w:val="00606BE9"/>
    <w:rsid w:val="00607E83"/>
    <w:rsid w:val="006117AF"/>
    <w:rsid w:val="00613D54"/>
    <w:rsid w:val="006152EC"/>
    <w:rsid w:val="00615799"/>
    <w:rsid w:val="00615DA1"/>
    <w:rsid w:val="0061708E"/>
    <w:rsid w:val="00620CBF"/>
    <w:rsid w:val="0062170E"/>
    <w:rsid w:val="00624100"/>
    <w:rsid w:val="0062431C"/>
    <w:rsid w:val="006248A0"/>
    <w:rsid w:val="00624EA2"/>
    <w:rsid w:val="00625301"/>
    <w:rsid w:val="006265D4"/>
    <w:rsid w:val="00631617"/>
    <w:rsid w:val="0063180B"/>
    <w:rsid w:val="00631C76"/>
    <w:rsid w:val="00631E30"/>
    <w:rsid w:val="006360AB"/>
    <w:rsid w:val="00636CE6"/>
    <w:rsid w:val="0063796D"/>
    <w:rsid w:val="006410E8"/>
    <w:rsid w:val="00642719"/>
    <w:rsid w:val="006435CB"/>
    <w:rsid w:val="006447C1"/>
    <w:rsid w:val="00644860"/>
    <w:rsid w:val="0064550E"/>
    <w:rsid w:val="00646E42"/>
    <w:rsid w:val="0065034D"/>
    <w:rsid w:val="006509E9"/>
    <w:rsid w:val="00650B24"/>
    <w:rsid w:val="00652AF0"/>
    <w:rsid w:val="00654162"/>
    <w:rsid w:val="00654E1C"/>
    <w:rsid w:val="0065619A"/>
    <w:rsid w:val="00656EE6"/>
    <w:rsid w:val="00657863"/>
    <w:rsid w:val="006605C0"/>
    <w:rsid w:val="00660950"/>
    <w:rsid w:val="006616B9"/>
    <w:rsid w:val="00662676"/>
    <w:rsid w:val="00663E02"/>
    <w:rsid w:val="00665BD7"/>
    <w:rsid w:val="0066627C"/>
    <w:rsid w:val="00670194"/>
    <w:rsid w:val="00670217"/>
    <w:rsid w:val="00670900"/>
    <w:rsid w:val="00670BE5"/>
    <w:rsid w:val="006710BB"/>
    <w:rsid w:val="00672AD0"/>
    <w:rsid w:val="00672E5F"/>
    <w:rsid w:val="00673F51"/>
    <w:rsid w:val="006752EF"/>
    <w:rsid w:val="006757BD"/>
    <w:rsid w:val="00676800"/>
    <w:rsid w:val="006773A5"/>
    <w:rsid w:val="0067786B"/>
    <w:rsid w:val="0068060A"/>
    <w:rsid w:val="00681ACD"/>
    <w:rsid w:val="00681BAA"/>
    <w:rsid w:val="00687ACC"/>
    <w:rsid w:val="00690736"/>
    <w:rsid w:val="00690D73"/>
    <w:rsid w:val="0069106D"/>
    <w:rsid w:val="00691C0D"/>
    <w:rsid w:val="00693D49"/>
    <w:rsid w:val="00694529"/>
    <w:rsid w:val="006949DD"/>
    <w:rsid w:val="00696299"/>
    <w:rsid w:val="006968AB"/>
    <w:rsid w:val="00696DF0"/>
    <w:rsid w:val="00697BF7"/>
    <w:rsid w:val="006A008A"/>
    <w:rsid w:val="006A050F"/>
    <w:rsid w:val="006A1CC3"/>
    <w:rsid w:val="006A1D82"/>
    <w:rsid w:val="006A21D3"/>
    <w:rsid w:val="006A231A"/>
    <w:rsid w:val="006A263F"/>
    <w:rsid w:val="006A319C"/>
    <w:rsid w:val="006A3D75"/>
    <w:rsid w:val="006A43D4"/>
    <w:rsid w:val="006A7140"/>
    <w:rsid w:val="006B1B8E"/>
    <w:rsid w:val="006B1F8A"/>
    <w:rsid w:val="006B2E26"/>
    <w:rsid w:val="006B3680"/>
    <w:rsid w:val="006B49DF"/>
    <w:rsid w:val="006B6423"/>
    <w:rsid w:val="006B66BC"/>
    <w:rsid w:val="006B79C9"/>
    <w:rsid w:val="006B7FFA"/>
    <w:rsid w:val="006C0135"/>
    <w:rsid w:val="006C0585"/>
    <w:rsid w:val="006C1E35"/>
    <w:rsid w:val="006C220A"/>
    <w:rsid w:val="006C240E"/>
    <w:rsid w:val="006C2683"/>
    <w:rsid w:val="006C30EB"/>
    <w:rsid w:val="006C3399"/>
    <w:rsid w:val="006C3554"/>
    <w:rsid w:val="006C47B2"/>
    <w:rsid w:val="006C4A0B"/>
    <w:rsid w:val="006C626F"/>
    <w:rsid w:val="006C64A4"/>
    <w:rsid w:val="006C6E8B"/>
    <w:rsid w:val="006C7083"/>
    <w:rsid w:val="006C743B"/>
    <w:rsid w:val="006C7467"/>
    <w:rsid w:val="006C7B33"/>
    <w:rsid w:val="006D0DB9"/>
    <w:rsid w:val="006D1A56"/>
    <w:rsid w:val="006D423B"/>
    <w:rsid w:val="006D44A4"/>
    <w:rsid w:val="006D4C2F"/>
    <w:rsid w:val="006D675D"/>
    <w:rsid w:val="006D6E29"/>
    <w:rsid w:val="006D7267"/>
    <w:rsid w:val="006E0278"/>
    <w:rsid w:val="006E02D3"/>
    <w:rsid w:val="006E0A3B"/>
    <w:rsid w:val="006E0B16"/>
    <w:rsid w:val="006E1021"/>
    <w:rsid w:val="006E1272"/>
    <w:rsid w:val="006E1A35"/>
    <w:rsid w:val="006E223D"/>
    <w:rsid w:val="006E2EEC"/>
    <w:rsid w:val="006E393A"/>
    <w:rsid w:val="006E46F6"/>
    <w:rsid w:val="006E79FF"/>
    <w:rsid w:val="006E7CF5"/>
    <w:rsid w:val="006F09A7"/>
    <w:rsid w:val="006F0BD7"/>
    <w:rsid w:val="006F1B34"/>
    <w:rsid w:val="006F368F"/>
    <w:rsid w:val="006F36BE"/>
    <w:rsid w:val="006F4566"/>
    <w:rsid w:val="006F47A8"/>
    <w:rsid w:val="006F5C5B"/>
    <w:rsid w:val="006F6420"/>
    <w:rsid w:val="006F6BEF"/>
    <w:rsid w:val="006F749D"/>
    <w:rsid w:val="006F768B"/>
    <w:rsid w:val="007022FA"/>
    <w:rsid w:val="00703A2C"/>
    <w:rsid w:val="00704A77"/>
    <w:rsid w:val="00705B1A"/>
    <w:rsid w:val="00706293"/>
    <w:rsid w:val="007067EE"/>
    <w:rsid w:val="00707168"/>
    <w:rsid w:val="00707349"/>
    <w:rsid w:val="0070767B"/>
    <w:rsid w:val="007113A6"/>
    <w:rsid w:val="007123A0"/>
    <w:rsid w:val="00712630"/>
    <w:rsid w:val="00713B95"/>
    <w:rsid w:val="007141D3"/>
    <w:rsid w:val="00714359"/>
    <w:rsid w:val="00714731"/>
    <w:rsid w:val="00714B0A"/>
    <w:rsid w:val="00714DF0"/>
    <w:rsid w:val="0071553D"/>
    <w:rsid w:val="00715DA4"/>
    <w:rsid w:val="00716E54"/>
    <w:rsid w:val="007202AE"/>
    <w:rsid w:val="00721368"/>
    <w:rsid w:val="00721D8C"/>
    <w:rsid w:val="00722855"/>
    <w:rsid w:val="00723CB6"/>
    <w:rsid w:val="00723E4B"/>
    <w:rsid w:val="00724940"/>
    <w:rsid w:val="007258EA"/>
    <w:rsid w:val="00725E13"/>
    <w:rsid w:val="00730FE1"/>
    <w:rsid w:val="00731500"/>
    <w:rsid w:val="00732B18"/>
    <w:rsid w:val="0073323F"/>
    <w:rsid w:val="007339C9"/>
    <w:rsid w:val="0073453B"/>
    <w:rsid w:val="007356A2"/>
    <w:rsid w:val="007374ED"/>
    <w:rsid w:val="007377DD"/>
    <w:rsid w:val="007429A0"/>
    <w:rsid w:val="0074319D"/>
    <w:rsid w:val="00743A66"/>
    <w:rsid w:val="00744394"/>
    <w:rsid w:val="00745BC4"/>
    <w:rsid w:val="007471D0"/>
    <w:rsid w:val="007476D9"/>
    <w:rsid w:val="00750025"/>
    <w:rsid w:val="00751243"/>
    <w:rsid w:val="00753AE3"/>
    <w:rsid w:val="007549E6"/>
    <w:rsid w:val="00754CB8"/>
    <w:rsid w:val="007556D2"/>
    <w:rsid w:val="00755BEB"/>
    <w:rsid w:val="007562A5"/>
    <w:rsid w:val="00756A18"/>
    <w:rsid w:val="007575B5"/>
    <w:rsid w:val="00757C3E"/>
    <w:rsid w:val="0076096B"/>
    <w:rsid w:val="00760D78"/>
    <w:rsid w:val="007621DA"/>
    <w:rsid w:val="0076275B"/>
    <w:rsid w:val="0076500F"/>
    <w:rsid w:val="00765FF4"/>
    <w:rsid w:val="00766A94"/>
    <w:rsid w:val="00766E61"/>
    <w:rsid w:val="0076716F"/>
    <w:rsid w:val="00767302"/>
    <w:rsid w:val="00767587"/>
    <w:rsid w:val="00767B25"/>
    <w:rsid w:val="00767E5E"/>
    <w:rsid w:val="00767ED5"/>
    <w:rsid w:val="007714F8"/>
    <w:rsid w:val="00773A27"/>
    <w:rsid w:val="00774484"/>
    <w:rsid w:val="0077490C"/>
    <w:rsid w:val="00776724"/>
    <w:rsid w:val="007804D1"/>
    <w:rsid w:val="00783329"/>
    <w:rsid w:val="00783330"/>
    <w:rsid w:val="00783988"/>
    <w:rsid w:val="00784595"/>
    <w:rsid w:val="00784B0F"/>
    <w:rsid w:val="00786C43"/>
    <w:rsid w:val="007877F2"/>
    <w:rsid w:val="0079004A"/>
    <w:rsid w:val="00790931"/>
    <w:rsid w:val="00790E08"/>
    <w:rsid w:val="0079134C"/>
    <w:rsid w:val="0079186B"/>
    <w:rsid w:val="007918F9"/>
    <w:rsid w:val="00791EC0"/>
    <w:rsid w:val="00791ED5"/>
    <w:rsid w:val="00792CAD"/>
    <w:rsid w:val="00793CB6"/>
    <w:rsid w:val="0079445D"/>
    <w:rsid w:val="0079457B"/>
    <w:rsid w:val="007946BD"/>
    <w:rsid w:val="007946CF"/>
    <w:rsid w:val="007958A7"/>
    <w:rsid w:val="007964BC"/>
    <w:rsid w:val="00797182"/>
    <w:rsid w:val="0079728F"/>
    <w:rsid w:val="00797366"/>
    <w:rsid w:val="00797FC6"/>
    <w:rsid w:val="007A097C"/>
    <w:rsid w:val="007A3932"/>
    <w:rsid w:val="007A3B47"/>
    <w:rsid w:val="007A416C"/>
    <w:rsid w:val="007A41C8"/>
    <w:rsid w:val="007A4AF4"/>
    <w:rsid w:val="007A4E85"/>
    <w:rsid w:val="007A7821"/>
    <w:rsid w:val="007B046B"/>
    <w:rsid w:val="007B04E6"/>
    <w:rsid w:val="007B0CB5"/>
    <w:rsid w:val="007B17FC"/>
    <w:rsid w:val="007B2676"/>
    <w:rsid w:val="007B6373"/>
    <w:rsid w:val="007C2601"/>
    <w:rsid w:val="007C302F"/>
    <w:rsid w:val="007C355C"/>
    <w:rsid w:val="007C43E9"/>
    <w:rsid w:val="007C56BE"/>
    <w:rsid w:val="007C6855"/>
    <w:rsid w:val="007C6CF8"/>
    <w:rsid w:val="007C71F6"/>
    <w:rsid w:val="007C785B"/>
    <w:rsid w:val="007D092A"/>
    <w:rsid w:val="007D1178"/>
    <w:rsid w:val="007D1A31"/>
    <w:rsid w:val="007D3D62"/>
    <w:rsid w:val="007D65C9"/>
    <w:rsid w:val="007D7825"/>
    <w:rsid w:val="007D7F9A"/>
    <w:rsid w:val="007E0310"/>
    <w:rsid w:val="007E103D"/>
    <w:rsid w:val="007E14E7"/>
    <w:rsid w:val="007E2C96"/>
    <w:rsid w:val="007E5C3E"/>
    <w:rsid w:val="007E6B93"/>
    <w:rsid w:val="007E79F2"/>
    <w:rsid w:val="007E7D62"/>
    <w:rsid w:val="007E7FA4"/>
    <w:rsid w:val="007F0F7C"/>
    <w:rsid w:val="007F2006"/>
    <w:rsid w:val="007F2913"/>
    <w:rsid w:val="007F2BE8"/>
    <w:rsid w:val="007F30AA"/>
    <w:rsid w:val="007F4C9B"/>
    <w:rsid w:val="007F4D2C"/>
    <w:rsid w:val="007F7F94"/>
    <w:rsid w:val="00800F3E"/>
    <w:rsid w:val="00801A20"/>
    <w:rsid w:val="0080213F"/>
    <w:rsid w:val="008042A0"/>
    <w:rsid w:val="00804F60"/>
    <w:rsid w:val="008066A8"/>
    <w:rsid w:val="008068E8"/>
    <w:rsid w:val="00807AC6"/>
    <w:rsid w:val="00807ED9"/>
    <w:rsid w:val="00810136"/>
    <w:rsid w:val="0081151B"/>
    <w:rsid w:val="00812F1E"/>
    <w:rsid w:val="00814F51"/>
    <w:rsid w:val="00815E1D"/>
    <w:rsid w:val="00816839"/>
    <w:rsid w:val="00817475"/>
    <w:rsid w:val="00817724"/>
    <w:rsid w:val="008200F4"/>
    <w:rsid w:val="0082140C"/>
    <w:rsid w:val="00822293"/>
    <w:rsid w:val="00822B9B"/>
    <w:rsid w:val="00822F77"/>
    <w:rsid w:val="00824546"/>
    <w:rsid w:val="008246A1"/>
    <w:rsid w:val="008258DD"/>
    <w:rsid w:val="008269D1"/>
    <w:rsid w:val="00826F8D"/>
    <w:rsid w:val="00827035"/>
    <w:rsid w:val="008318C2"/>
    <w:rsid w:val="0083277A"/>
    <w:rsid w:val="00832900"/>
    <w:rsid w:val="0083312E"/>
    <w:rsid w:val="00834189"/>
    <w:rsid w:val="0083478F"/>
    <w:rsid w:val="00835319"/>
    <w:rsid w:val="008355EF"/>
    <w:rsid w:val="00837274"/>
    <w:rsid w:val="00840262"/>
    <w:rsid w:val="008402D6"/>
    <w:rsid w:val="00840829"/>
    <w:rsid w:val="00841C8C"/>
    <w:rsid w:val="008423D4"/>
    <w:rsid w:val="0084278A"/>
    <w:rsid w:val="00842AA9"/>
    <w:rsid w:val="00843C94"/>
    <w:rsid w:val="008455A4"/>
    <w:rsid w:val="008455EE"/>
    <w:rsid w:val="00846C3A"/>
    <w:rsid w:val="008476FB"/>
    <w:rsid w:val="008502D7"/>
    <w:rsid w:val="008513F4"/>
    <w:rsid w:val="008524F2"/>
    <w:rsid w:val="00852ABF"/>
    <w:rsid w:val="00852D5A"/>
    <w:rsid w:val="00854263"/>
    <w:rsid w:val="0085430A"/>
    <w:rsid w:val="00854366"/>
    <w:rsid w:val="008549FC"/>
    <w:rsid w:val="00855101"/>
    <w:rsid w:val="008564B3"/>
    <w:rsid w:val="0086024B"/>
    <w:rsid w:val="00860E82"/>
    <w:rsid w:val="0086122C"/>
    <w:rsid w:val="00863292"/>
    <w:rsid w:val="00864BB2"/>
    <w:rsid w:val="00864EE3"/>
    <w:rsid w:val="0086500F"/>
    <w:rsid w:val="00865DFE"/>
    <w:rsid w:val="008669C9"/>
    <w:rsid w:val="00866AAE"/>
    <w:rsid w:val="0086757C"/>
    <w:rsid w:val="00870F4F"/>
    <w:rsid w:val="00871F7A"/>
    <w:rsid w:val="00871F91"/>
    <w:rsid w:val="00872C87"/>
    <w:rsid w:val="00875777"/>
    <w:rsid w:val="00875EC3"/>
    <w:rsid w:val="00877AE3"/>
    <w:rsid w:val="00880E0E"/>
    <w:rsid w:val="00880E79"/>
    <w:rsid w:val="00880E86"/>
    <w:rsid w:val="00882274"/>
    <w:rsid w:val="0088243B"/>
    <w:rsid w:val="00882503"/>
    <w:rsid w:val="00883405"/>
    <w:rsid w:val="008843C4"/>
    <w:rsid w:val="00885BE3"/>
    <w:rsid w:val="00885C0A"/>
    <w:rsid w:val="00890193"/>
    <w:rsid w:val="00891D92"/>
    <w:rsid w:val="00893ABA"/>
    <w:rsid w:val="008943A2"/>
    <w:rsid w:val="0089446E"/>
    <w:rsid w:val="008946FE"/>
    <w:rsid w:val="00894931"/>
    <w:rsid w:val="00894D15"/>
    <w:rsid w:val="00895C7E"/>
    <w:rsid w:val="00896A77"/>
    <w:rsid w:val="008978CC"/>
    <w:rsid w:val="008A3F76"/>
    <w:rsid w:val="008A43C4"/>
    <w:rsid w:val="008A46D9"/>
    <w:rsid w:val="008A52C6"/>
    <w:rsid w:val="008A53B3"/>
    <w:rsid w:val="008A5518"/>
    <w:rsid w:val="008A5846"/>
    <w:rsid w:val="008A5E7B"/>
    <w:rsid w:val="008B1B26"/>
    <w:rsid w:val="008B2011"/>
    <w:rsid w:val="008B2987"/>
    <w:rsid w:val="008B40AE"/>
    <w:rsid w:val="008B70C9"/>
    <w:rsid w:val="008B7885"/>
    <w:rsid w:val="008C0862"/>
    <w:rsid w:val="008C087E"/>
    <w:rsid w:val="008C0BA4"/>
    <w:rsid w:val="008C31CE"/>
    <w:rsid w:val="008C34B8"/>
    <w:rsid w:val="008C3668"/>
    <w:rsid w:val="008C427D"/>
    <w:rsid w:val="008C4F84"/>
    <w:rsid w:val="008C6B0C"/>
    <w:rsid w:val="008C6E80"/>
    <w:rsid w:val="008D0EDD"/>
    <w:rsid w:val="008D1104"/>
    <w:rsid w:val="008D334E"/>
    <w:rsid w:val="008D43C7"/>
    <w:rsid w:val="008D588B"/>
    <w:rsid w:val="008D660F"/>
    <w:rsid w:val="008D6B65"/>
    <w:rsid w:val="008E0256"/>
    <w:rsid w:val="008E1842"/>
    <w:rsid w:val="008E1DA5"/>
    <w:rsid w:val="008E201E"/>
    <w:rsid w:val="008E243C"/>
    <w:rsid w:val="008E2ED0"/>
    <w:rsid w:val="008E56A5"/>
    <w:rsid w:val="008E66E2"/>
    <w:rsid w:val="008F0B2E"/>
    <w:rsid w:val="008F11C0"/>
    <w:rsid w:val="008F2B86"/>
    <w:rsid w:val="008F3725"/>
    <w:rsid w:val="008F49C9"/>
    <w:rsid w:val="008F61A9"/>
    <w:rsid w:val="00900AF7"/>
    <w:rsid w:val="009021A0"/>
    <w:rsid w:val="009022D0"/>
    <w:rsid w:val="00903455"/>
    <w:rsid w:val="00904702"/>
    <w:rsid w:val="0090503B"/>
    <w:rsid w:val="00906FF4"/>
    <w:rsid w:val="009106B1"/>
    <w:rsid w:val="009127E6"/>
    <w:rsid w:val="009133E8"/>
    <w:rsid w:val="0091351B"/>
    <w:rsid w:val="0091377D"/>
    <w:rsid w:val="00915283"/>
    <w:rsid w:val="00915617"/>
    <w:rsid w:val="00915AF7"/>
    <w:rsid w:val="00915D13"/>
    <w:rsid w:val="00915E51"/>
    <w:rsid w:val="0091774F"/>
    <w:rsid w:val="00921373"/>
    <w:rsid w:val="00922847"/>
    <w:rsid w:val="0092324F"/>
    <w:rsid w:val="0092379D"/>
    <w:rsid w:val="00924AC9"/>
    <w:rsid w:val="00924CEF"/>
    <w:rsid w:val="00926F0D"/>
    <w:rsid w:val="0093027E"/>
    <w:rsid w:val="00930CA8"/>
    <w:rsid w:val="00932E49"/>
    <w:rsid w:val="00933204"/>
    <w:rsid w:val="00933A86"/>
    <w:rsid w:val="00933E8A"/>
    <w:rsid w:val="00934DD8"/>
    <w:rsid w:val="009363EF"/>
    <w:rsid w:val="009367A4"/>
    <w:rsid w:val="00937E2F"/>
    <w:rsid w:val="00940A4D"/>
    <w:rsid w:val="00940AF6"/>
    <w:rsid w:val="009453D6"/>
    <w:rsid w:val="00946927"/>
    <w:rsid w:val="00950C64"/>
    <w:rsid w:val="00950D7B"/>
    <w:rsid w:val="00951E58"/>
    <w:rsid w:val="00953236"/>
    <w:rsid w:val="009548AF"/>
    <w:rsid w:val="00955959"/>
    <w:rsid w:val="00956457"/>
    <w:rsid w:val="0095675F"/>
    <w:rsid w:val="00956FBF"/>
    <w:rsid w:val="009579FE"/>
    <w:rsid w:val="00957ECB"/>
    <w:rsid w:val="0096019F"/>
    <w:rsid w:val="00962791"/>
    <w:rsid w:val="009638B3"/>
    <w:rsid w:val="009639E9"/>
    <w:rsid w:val="0096449C"/>
    <w:rsid w:val="00964C52"/>
    <w:rsid w:val="00964E0D"/>
    <w:rsid w:val="00966C87"/>
    <w:rsid w:val="00970A6D"/>
    <w:rsid w:val="009719EA"/>
    <w:rsid w:val="00972D86"/>
    <w:rsid w:val="009737BA"/>
    <w:rsid w:val="00974C37"/>
    <w:rsid w:val="00974D91"/>
    <w:rsid w:val="00976BE7"/>
    <w:rsid w:val="009773D9"/>
    <w:rsid w:val="00980263"/>
    <w:rsid w:val="0098184B"/>
    <w:rsid w:val="00981DA5"/>
    <w:rsid w:val="009835EC"/>
    <w:rsid w:val="009841F2"/>
    <w:rsid w:val="009856A8"/>
    <w:rsid w:val="009901C2"/>
    <w:rsid w:val="00990B32"/>
    <w:rsid w:val="00992430"/>
    <w:rsid w:val="009935B2"/>
    <w:rsid w:val="00994B3E"/>
    <w:rsid w:val="00994C4B"/>
    <w:rsid w:val="00995495"/>
    <w:rsid w:val="00995512"/>
    <w:rsid w:val="009960CC"/>
    <w:rsid w:val="009964FC"/>
    <w:rsid w:val="00996833"/>
    <w:rsid w:val="009971A0"/>
    <w:rsid w:val="00997D89"/>
    <w:rsid w:val="009A0BE7"/>
    <w:rsid w:val="009A131D"/>
    <w:rsid w:val="009A1FC9"/>
    <w:rsid w:val="009A4FFD"/>
    <w:rsid w:val="009A563C"/>
    <w:rsid w:val="009A5644"/>
    <w:rsid w:val="009A5EF6"/>
    <w:rsid w:val="009A6479"/>
    <w:rsid w:val="009A7A94"/>
    <w:rsid w:val="009B2BDD"/>
    <w:rsid w:val="009B32FE"/>
    <w:rsid w:val="009B356F"/>
    <w:rsid w:val="009B51C0"/>
    <w:rsid w:val="009B6388"/>
    <w:rsid w:val="009B6459"/>
    <w:rsid w:val="009B68A9"/>
    <w:rsid w:val="009B7ED1"/>
    <w:rsid w:val="009C1BD9"/>
    <w:rsid w:val="009C411B"/>
    <w:rsid w:val="009C56BE"/>
    <w:rsid w:val="009C5761"/>
    <w:rsid w:val="009C7806"/>
    <w:rsid w:val="009C7B21"/>
    <w:rsid w:val="009D1D4A"/>
    <w:rsid w:val="009D2F3B"/>
    <w:rsid w:val="009D3DFF"/>
    <w:rsid w:val="009D4E89"/>
    <w:rsid w:val="009D6021"/>
    <w:rsid w:val="009D77AA"/>
    <w:rsid w:val="009E01CE"/>
    <w:rsid w:val="009E0426"/>
    <w:rsid w:val="009E0507"/>
    <w:rsid w:val="009E18D9"/>
    <w:rsid w:val="009E266A"/>
    <w:rsid w:val="009E4F1D"/>
    <w:rsid w:val="009E5E89"/>
    <w:rsid w:val="009E6511"/>
    <w:rsid w:val="009F0000"/>
    <w:rsid w:val="009F04C2"/>
    <w:rsid w:val="009F11E0"/>
    <w:rsid w:val="009F1913"/>
    <w:rsid w:val="009F296B"/>
    <w:rsid w:val="009F5495"/>
    <w:rsid w:val="009F5A00"/>
    <w:rsid w:val="009F5E12"/>
    <w:rsid w:val="009F5FA8"/>
    <w:rsid w:val="009F7CD7"/>
    <w:rsid w:val="009F7E60"/>
    <w:rsid w:val="00A0133F"/>
    <w:rsid w:val="00A01A2A"/>
    <w:rsid w:val="00A01E08"/>
    <w:rsid w:val="00A03001"/>
    <w:rsid w:val="00A048E8"/>
    <w:rsid w:val="00A04C48"/>
    <w:rsid w:val="00A07A66"/>
    <w:rsid w:val="00A11700"/>
    <w:rsid w:val="00A1240E"/>
    <w:rsid w:val="00A1271A"/>
    <w:rsid w:val="00A13282"/>
    <w:rsid w:val="00A13493"/>
    <w:rsid w:val="00A144DA"/>
    <w:rsid w:val="00A14A2D"/>
    <w:rsid w:val="00A16D89"/>
    <w:rsid w:val="00A17053"/>
    <w:rsid w:val="00A17335"/>
    <w:rsid w:val="00A20BDC"/>
    <w:rsid w:val="00A23418"/>
    <w:rsid w:val="00A248AC"/>
    <w:rsid w:val="00A27366"/>
    <w:rsid w:val="00A2736A"/>
    <w:rsid w:val="00A2754D"/>
    <w:rsid w:val="00A3200E"/>
    <w:rsid w:val="00A32107"/>
    <w:rsid w:val="00A342F8"/>
    <w:rsid w:val="00A3544F"/>
    <w:rsid w:val="00A361E5"/>
    <w:rsid w:val="00A37603"/>
    <w:rsid w:val="00A3781E"/>
    <w:rsid w:val="00A37A83"/>
    <w:rsid w:val="00A37B89"/>
    <w:rsid w:val="00A41631"/>
    <w:rsid w:val="00A419E3"/>
    <w:rsid w:val="00A42022"/>
    <w:rsid w:val="00A426C2"/>
    <w:rsid w:val="00A4458E"/>
    <w:rsid w:val="00A44854"/>
    <w:rsid w:val="00A45DD1"/>
    <w:rsid w:val="00A4609A"/>
    <w:rsid w:val="00A469BC"/>
    <w:rsid w:val="00A46C6E"/>
    <w:rsid w:val="00A46CF6"/>
    <w:rsid w:val="00A50083"/>
    <w:rsid w:val="00A501A1"/>
    <w:rsid w:val="00A51399"/>
    <w:rsid w:val="00A51990"/>
    <w:rsid w:val="00A523B5"/>
    <w:rsid w:val="00A53B3B"/>
    <w:rsid w:val="00A57B22"/>
    <w:rsid w:val="00A60C6F"/>
    <w:rsid w:val="00A612EC"/>
    <w:rsid w:val="00A614EF"/>
    <w:rsid w:val="00A61BDA"/>
    <w:rsid w:val="00A61E5A"/>
    <w:rsid w:val="00A62618"/>
    <w:rsid w:val="00A62D58"/>
    <w:rsid w:val="00A6403A"/>
    <w:rsid w:val="00A646B8"/>
    <w:rsid w:val="00A66BCE"/>
    <w:rsid w:val="00A6745D"/>
    <w:rsid w:val="00A675AB"/>
    <w:rsid w:val="00A675BC"/>
    <w:rsid w:val="00A70CC6"/>
    <w:rsid w:val="00A741E9"/>
    <w:rsid w:val="00A75E33"/>
    <w:rsid w:val="00A771A0"/>
    <w:rsid w:val="00A81E58"/>
    <w:rsid w:val="00A81FE8"/>
    <w:rsid w:val="00A8279C"/>
    <w:rsid w:val="00A83278"/>
    <w:rsid w:val="00A84502"/>
    <w:rsid w:val="00A86094"/>
    <w:rsid w:val="00A867AE"/>
    <w:rsid w:val="00A86B66"/>
    <w:rsid w:val="00A8714B"/>
    <w:rsid w:val="00A90A17"/>
    <w:rsid w:val="00A937E1"/>
    <w:rsid w:val="00A93D92"/>
    <w:rsid w:val="00A944D2"/>
    <w:rsid w:val="00A95E2D"/>
    <w:rsid w:val="00A96B2C"/>
    <w:rsid w:val="00A976BA"/>
    <w:rsid w:val="00AA1A4C"/>
    <w:rsid w:val="00AA1B40"/>
    <w:rsid w:val="00AA2056"/>
    <w:rsid w:val="00AA3A89"/>
    <w:rsid w:val="00AA3C1D"/>
    <w:rsid w:val="00AA3CC1"/>
    <w:rsid w:val="00AA3FF6"/>
    <w:rsid w:val="00AA47A8"/>
    <w:rsid w:val="00AA4D88"/>
    <w:rsid w:val="00AA632F"/>
    <w:rsid w:val="00AA7227"/>
    <w:rsid w:val="00AB029D"/>
    <w:rsid w:val="00AB0B79"/>
    <w:rsid w:val="00AB1EAD"/>
    <w:rsid w:val="00AB4209"/>
    <w:rsid w:val="00AB5B49"/>
    <w:rsid w:val="00AB6DFB"/>
    <w:rsid w:val="00AB77C6"/>
    <w:rsid w:val="00AC04DA"/>
    <w:rsid w:val="00AC26CB"/>
    <w:rsid w:val="00AC30F0"/>
    <w:rsid w:val="00AC498F"/>
    <w:rsid w:val="00AC5B69"/>
    <w:rsid w:val="00AC5F0F"/>
    <w:rsid w:val="00AD0133"/>
    <w:rsid w:val="00AD0918"/>
    <w:rsid w:val="00AD2522"/>
    <w:rsid w:val="00AD304A"/>
    <w:rsid w:val="00AD3297"/>
    <w:rsid w:val="00AD6265"/>
    <w:rsid w:val="00AD7516"/>
    <w:rsid w:val="00AE0053"/>
    <w:rsid w:val="00AE0166"/>
    <w:rsid w:val="00AE0654"/>
    <w:rsid w:val="00AE0783"/>
    <w:rsid w:val="00AE0E89"/>
    <w:rsid w:val="00AE1895"/>
    <w:rsid w:val="00AE2721"/>
    <w:rsid w:val="00AE2CEE"/>
    <w:rsid w:val="00AE4655"/>
    <w:rsid w:val="00AE5184"/>
    <w:rsid w:val="00AE55CF"/>
    <w:rsid w:val="00AE61D7"/>
    <w:rsid w:val="00AE6F91"/>
    <w:rsid w:val="00AE76DD"/>
    <w:rsid w:val="00AF0F4E"/>
    <w:rsid w:val="00AF2DBD"/>
    <w:rsid w:val="00AF3E6B"/>
    <w:rsid w:val="00AF5D49"/>
    <w:rsid w:val="00AF6677"/>
    <w:rsid w:val="00AF7AA3"/>
    <w:rsid w:val="00B00380"/>
    <w:rsid w:val="00B026DA"/>
    <w:rsid w:val="00B060E0"/>
    <w:rsid w:val="00B10940"/>
    <w:rsid w:val="00B11150"/>
    <w:rsid w:val="00B120F5"/>
    <w:rsid w:val="00B12960"/>
    <w:rsid w:val="00B13BF3"/>
    <w:rsid w:val="00B13F79"/>
    <w:rsid w:val="00B1534D"/>
    <w:rsid w:val="00B158DB"/>
    <w:rsid w:val="00B16FC9"/>
    <w:rsid w:val="00B17C49"/>
    <w:rsid w:val="00B2021E"/>
    <w:rsid w:val="00B20251"/>
    <w:rsid w:val="00B20DA2"/>
    <w:rsid w:val="00B20F8D"/>
    <w:rsid w:val="00B226A9"/>
    <w:rsid w:val="00B24474"/>
    <w:rsid w:val="00B246E5"/>
    <w:rsid w:val="00B24F9B"/>
    <w:rsid w:val="00B2526D"/>
    <w:rsid w:val="00B259B9"/>
    <w:rsid w:val="00B259E8"/>
    <w:rsid w:val="00B25D26"/>
    <w:rsid w:val="00B25F5C"/>
    <w:rsid w:val="00B26C55"/>
    <w:rsid w:val="00B26C7E"/>
    <w:rsid w:val="00B26FF9"/>
    <w:rsid w:val="00B33B2D"/>
    <w:rsid w:val="00B3488C"/>
    <w:rsid w:val="00B34B4B"/>
    <w:rsid w:val="00B35538"/>
    <w:rsid w:val="00B42363"/>
    <w:rsid w:val="00B425CD"/>
    <w:rsid w:val="00B44452"/>
    <w:rsid w:val="00B44F8E"/>
    <w:rsid w:val="00B450D8"/>
    <w:rsid w:val="00B45D82"/>
    <w:rsid w:val="00B46849"/>
    <w:rsid w:val="00B479B3"/>
    <w:rsid w:val="00B50CD1"/>
    <w:rsid w:val="00B50D74"/>
    <w:rsid w:val="00B50E5D"/>
    <w:rsid w:val="00B51EE7"/>
    <w:rsid w:val="00B52F73"/>
    <w:rsid w:val="00B539AB"/>
    <w:rsid w:val="00B53E9B"/>
    <w:rsid w:val="00B5442E"/>
    <w:rsid w:val="00B5516F"/>
    <w:rsid w:val="00B571B6"/>
    <w:rsid w:val="00B62C68"/>
    <w:rsid w:val="00B64C4E"/>
    <w:rsid w:val="00B6748E"/>
    <w:rsid w:val="00B7016D"/>
    <w:rsid w:val="00B702D4"/>
    <w:rsid w:val="00B7173A"/>
    <w:rsid w:val="00B71CCD"/>
    <w:rsid w:val="00B72F73"/>
    <w:rsid w:val="00B73072"/>
    <w:rsid w:val="00B73D3A"/>
    <w:rsid w:val="00B7514B"/>
    <w:rsid w:val="00B7750B"/>
    <w:rsid w:val="00B7780F"/>
    <w:rsid w:val="00B77E60"/>
    <w:rsid w:val="00B80069"/>
    <w:rsid w:val="00B80681"/>
    <w:rsid w:val="00B84542"/>
    <w:rsid w:val="00B84A8E"/>
    <w:rsid w:val="00B84D81"/>
    <w:rsid w:val="00B85101"/>
    <w:rsid w:val="00B856BD"/>
    <w:rsid w:val="00B862B6"/>
    <w:rsid w:val="00B86680"/>
    <w:rsid w:val="00B90D91"/>
    <w:rsid w:val="00B9357C"/>
    <w:rsid w:val="00B936A5"/>
    <w:rsid w:val="00B937F9"/>
    <w:rsid w:val="00B94453"/>
    <w:rsid w:val="00B95026"/>
    <w:rsid w:val="00B952F5"/>
    <w:rsid w:val="00B95934"/>
    <w:rsid w:val="00B963E3"/>
    <w:rsid w:val="00B96F40"/>
    <w:rsid w:val="00B9766F"/>
    <w:rsid w:val="00BA125D"/>
    <w:rsid w:val="00BA2423"/>
    <w:rsid w:val="00BA25BE"/>
    <w:rsid w:val="00BA2A3F"/>
    <w:rsid w:val="00BA2AFE"/>
    <w:rsid w:val="00BA2F50"/>
    <w:rsid w:val="00BA35A6"/>
    <w:rsid w:val="00BA4CB1"/>
    <w:rsid w:val="00BA5543"/>
    <w:rsid w:val="00BB326D"/>
    <w:rsid w:val="00BB34D4"/>
    <w:rsid w:val="00BB49F2"/>
    <w:rsid w:val="00BB5068"/>
    <w:rsid w:val="00BB5533"/>
    <w:rsid w:val="00BB61FF"/>
    <w:rsid w:val="00BC0ECE"/>
    <w:rsid w:val="00BC1051"/>
    <w:rsid w:val="00BC4306"/>
    <w:rsid w:val="00BC55E6"/>
    <w:rsid w:val="00BC5850"/>
    <w:rsid w:val="00BC7ED6"/>
    <w:rsid w:val="00BD017A"/>
    <w:rsid w:val="00BD0EB1"/>
    <w:rsid w:val="00BD23E7"/>
    <w:rsid w:val="00BD2E26"/>
    <w:rsid w:val="00BD48B2"/>
    <w:rsid w:val="00BD4D67"/>
    <w:rsid w:val="00BD4E7F"/>
    <w:rsid w:val="00BD6322"/>
    <w:rsid w:val="00BE2D10"/>
    <w:rsid w:val="00BE502B"/>
    <w:rsid w:val="00BE6079"/>
    <w:rsid w:val="00BE60EC"/>
    <w:rsid w:val="00BE6184"/>
    <w:rsid w:val="00BE630C"/>
    <w:rsid w:val="00BE687A"/>
    <w:rsid w:val="00BF0779"/>
    <w:rsid w:val="00BF13AC"/>
    <w:rsid w:val="00BF140B"/>
    <w:rsid w:val="00BF18FB"/>
    <w:rsid w:val="00BF1CD1"/>
    <w:rsid w:val="00BF21E5"/>
    <w:rsid w:val="00BF29EF"/>
    <w:rsid w:val="00BF45B2"/>
    <w:rsid w:val="00C01748"/>
    <w:rsid w:val="00C018DF"/>
    <w:rsid w:val="00C01B47"/>
    <w:rsid w:val="00C02B35"/>
    <w:rsid w:val="00C04090"/>
    <w:rsid w:val="00C068E7"/>
    <w:rsid w:val="00C07AF1"/>
    <w:rsid w:val="00C10799"/>
    <w:rsid w:val="00C122B0"/>
    <w:rsid w:val="00C13835"/>
    <w:rsid w:val="00C14A53"/>
    <w:rsid w:val="00C15C01"/>
    <w:rsid w:val="00C16E67"/>
    <w:rsid w:val="00C16E88"/>
    <w:rsid w:val="00C1766B"/>
    <w:rsid w:val="00C178DE"/>
    <w:rsid w:val="00C22374"/>
    <w:rsid w:val="00C22DD3"/>
    <w:rsid w:val="00C238AA"/>
    <w:rsid w:val="00C239F6"/>
    <w:rsid w:val="00C24952"/>
    <w:rsid w:val="00C24E6B"/>
    <w:rsid w:val="00C25C32"/>
    <w:rsid w:val="00C26349"/>
    <w:rsid w:val="00C306EE"/>
    <w:rsid w:val="00C309FE"/>
    <w:rsid w:val="00C312CB"/>
    <w:rsid w:val="00C32983"/>
    <w:rsid w:val="00C329EB"/>
    <w:rsid w:val="00C32D92"/>
    <w:rsid w:val="00C33963"/>
    <w:rsid w:val="00C33E46"/>
    <w:rsid w:val="00C3485D"/>
    <w:rsid w:val="00C34DBD"/>
    <w:rsid w:val="00C360B7"/>
    <w:rsid w:val="00C363A8"/>
    <w:rsid w:val="00C36C82"/>
    <w:rsid w:val="00C40BE0"/>
    <w:rsid w:val="00C43EBF"/>
    <w:rsid w:val="00C4761A"/>
    <w:rsid w:val="00C47A7E"/>
    <w:rsid w:val="00C52C8F"/>
    <w:rsid w:val="00C52E92"/>
    <w:rsid w:val="00C541F5"/>
    <w:rsid w:val="00C54CE7"/>
    <w:rsid w:val="00C54DA5"/>
    <w:rsid w:val="00C55BEC"/>
    <w:rsid w:val="00C55C27"/>
    <w:rsid w:val="00C56533"/>
    <w:rsid w:val="00C606CB"/>
    <w:rsid w:val="00C60929"/>
    <w:rsid w:val="00C60A7E"/>
    <w:rsid w:val="00C60E97"/>
    <w:rsid w:val="00C61107"/>
    <w:rsid w:val="00C61FA4"/>
    <w:rsid w:val="00C64643"/>
    <w:rsid w:val="00C64D60"/>
    <w:rsid w:val="00C65B3C"/>
    <w:rsid w:val="00C71264"/>
    <w:rsid w:val="00C721B0"/>
    <w:rsid w:val="00C74D00"/>
    <w:rsid w:val="00C751B5"/>
    <w:rsid w:val="00C766D5"/>
    <w:rsid w:val="00C7741D"/>
    <w:rsid w:val="00C80D2A"/>
    <w:rsid w:val="00C8221C"/>
    <w:rsid w:val="00C82F7D"/>
    <w:rsid w:val="00C83494"/>
    <w:rsid w:val="00C842CE"/>
    <w:rsid w:val="00C8749D"/>
    <w:rsid w:val="00C90A84"/>
    <w:rsid w:val="00C93634"/>
    <w:rsid w:val="00C9472E"/>
    <w:rsid w:val="00C94B87"/>
    <w:rsid w:val="00C95ADA"/>
    <w:rsid w:val="00C97F6B"/>
    <w:rsid w:val="00CA068D"/>
    <w:rsid w:val="00CA19C5"/>
    <w:rsid w:val="00CA1E49"/>
    <w:rsid w:val="00CA2202"/>
    <w:rsid w:val="00CA2407"/>
    <w:rsid w:val="00CA3944"/>
    <w:rsid w:val="00CA56A6"/>
    <w:rsid w:val="00CA61E9"/>
    <w:rsid w:val="00CA6477"/>
    <w:rsid w:val="00CA6E3B"/>
    <w:rsid w:val="00CA70D8"/>
    <w:rsid w:val="00CB070F"/>
    <w:rsid w:val="00CB086A"/>
    <w:rsid w:val="00CB15BD"/>
    <w:rsid w:val="00CB17F2"/>
    <w:rsid w:val="00CB1AFB"/>
    <w:rsid w:val="00CB1DFD"/>
    <w:rsid w:val="00CB4790"/>
    <w:rsid w:val="00CB7213"/>
    <w:rsid w:val="00CB732B"/>
    <w:rsid w:val="00CB7600"/>
    <w:rsid w:val="00CC11CC"/>
    <w:rsid w:val="00CC1E5C"/>
    <w:rsid w:val="00CC23C9"/>
    <w:rsid w:val="00CC27A0"/>
    <w:rsid w:val="00CC3455"/>
    <w:rsid w:val="00CC381C"/>
    <w:rsid w:val="00CC61C7"/>
    <w:rsid w:val="00CC6F67"/>
    <w:rsid w:val="00CD040C"/>
    <w:rsid w:val="00CD0FBC"/>
    <w:rsid w:val="00CD1D33"/>
    <w:rsid w:val="00CD221C"/>
    <w:rsid w:val="00CD2436"/>
    <w:rsid w:val="00CD258E"/>
    <w:rsid w:val="00CD3E76"/>
    <w:rsid w:val="00CD403E"/>
    <w:rsid w:val="00CD4B05"/>
    <w:rsid w:val="00CD5569"/>
    <w:rsid w:val="00CD6C7E"/>
    <w:rsid w:val="00CD7308"/>
    <w:rsid w:val="00CE0A07"/>
    <w:rsid w:val="00CE1D38"/>
    <w:rsid w:val="00CE29AE"/>
    <w:rsid w:val="00CE2D3F"/>
    <w:rsid w:val="00CE316A"/>
    <w:rsid w:val="00CE362B"/>
    <w:rsid w:val="00CE3B3E"/>
    <w:rsid w:val="00CE566E"/>
    <w:rsid w:val="00CE6BC4"/>
    <w:rsid w:val="00CF0280"/>
    <w:rsid w:val="00CF0D00"/>
    <w:rsid w:val="00CF10AD"/>
    <w:rsid w:val="00CF2CB6"/>
    <w:rsid w:val="00CF4B57"/>
    <w:rsid w:val="00CF4B8A"/>
    <w:rsid w:val="00CF73CD"/>
    <w:rsid w:val="00CF785D"/>
    <w:rsid w:val="00D01358"/>
    <w:rsid w:val="00D01DAD"/>
    <w:rsid w:val="00D022E1"/>
    <w:rsid w:val="00D02557"/>
    <w:rsid w:val="00D027C2"/>
    <w:rsid w:val="00D030B5"/>
    <w:rsid w:val="00D05397"/>
    <w:rsid w:val="00D061A5"/>
    <w:rsid w:val="00D063F8"/>
    <w:rsid w:val="00D06AC1"/>
    <w:rsid w:val="00D06F41"/>
    <w:rsid w:val="00D12B63"/>
    <w:rsid w:val="00D14188"/>
    <w:rsid w:val="00D14C2F"/>
    <w:rsid w:val="00D177CB"/>
    <w:rsid w:val="00D17CD3"/>
    <w:rsid w:val="00D205AA"/>
    <w:rsid w:val="00D205C7"/>
    <w:rsid w:val="00D24F2C"/>
    <w:rsid w:val="00D25363"/>
    <w:rsid w:val="00D25682"/>
    <w:rsid w:val="00D27AD9"/>
    <w:rsid w:val="00D30017"/>
    <w:rsid w:val="00D302FE"/>
    <w:rsid w:val="00D31C6B"/>
    <w:rsid w:val="00D32097"/>
    <w:rsid w:val="00D331AB"/>
    <w:rsid w:val="00D3372B"/>
    <w:rsid w:val="00D33BEC"/>
    <w:rsid w:val="00D33CDE"/>
    <w:rsid w:val="00D3449A"/>
    <w:rsid w:val="00D35321"/>
    <w:rsid w:val="00D3536D"/>
    <w:rsid w:val="00D354FC"/>
    <w:rsid w:val="00D35C53"/>
    <w:rsid w:val="00D362AA"/>
    <w:rsid w:val="00D3759B"/>
    <w:rsid w:val="00D40AA8"/>
    <w:rsid w:val="00D41542"/>
    <w:rsid w:val="00D41B4D"/>
    <w:rsid w:val="00D428D2"/>
    <w:rsid w:val="00D42B2D"/>
    <w:rsid w:val="00D43192"/>
    <w:rsid w:val="00D439FF"/>
    <w:rsid w:val="00D4485C"/>
    <w:rsid w:val="00D452F6"/>
    <w:rsid w:val="00D46B8A"/>
    <w:rsid w:val="00D46E6E"/>
    <w:rsid w:val="00D472E3"/>
    <w:rsid w:val="00D47586"/>
    <w:rsid w:val="00D500A9"/>
    <w:rsid w:val="00D51893"/>
    <w:rsid w:val="00D51B33"/>
    <w:rsid w:val="00D51EC4"/>
    <w:rsid w:val="00D529CF"/>
    <w:rsid w:val="00D54D84"/>
    <w:rsid w:val="00D555FC"/>
    <w:rsid w:val="00D55689"/>
    <w:rsid w:val="00D57B68"/>
    <w:rsid w:val="00D61F27"/>
    <w:rsid w:val="00D61F71"/>
    <w:rsid w:val="00D637A8"/>
    <w:rsid w:val="00D641CD"/>
    <w:rsid w:val="00D6422E"/>
    <w:rsid w:val="00D66388"/>
    <w:rsid w:val="00D67B3B"/>
    <w:rsid w:val="00D719EB"/>
    <w:rsid w:val="00D745CD"/>
    <w:rsid w:val="00D7585B"/>
    <w:rsid w:val="00D769E5"/>
    <w:rsid w:val="00D770E7"/>
    <w:rsid w:val="00D77133"/>
    <w:rsid w:val="00D814D8"/>
    <w:rsid w:val="00D81636"/>
    <w:rsid w:val="00D82085"/>
    <w:rsid w:val="00D8217F"/>
    <w:rsid w:val="00D83084"/>
    <w:rsid w:val="00D83508"/>
    <w:rsid w:val="00D8352B"/>
    <w:rsid w:val="00D84128"/>
    <w:rsid w:val="00D8707D"/>
    <w:rsid w:val="00D87222"/>
    <w:rsid w:val="00D8769A"/>
    <w:rsid w:val="00D9011B"/>
    <w:rsid w:val="00D93F56"/>
    <w:rsid w:val="00D94439"/>
    <w:rsid w:val="00D9463F"/>
    <w:rsid w:val="00D95860"/>
    <w:rsid w:val="00D964FA"/>
    <w:rsid w:val="00DA336F"/>
    <w:rsid w:val="00DA50B4"/>
    <w:rsid w:val="00DA54A3"/>
    <w:rsid w:val="00DA6D73"/>
    <w:rsid w:val="00DA76E2"/>
    <w:rsid w:val="00DB0386"/>
    <w:rsid w:val="00DB073B"/>
    <w:rsid w:val="00DB206A"/>
    <w:rsid w:val="00DB2F32"/>
    <w:rsid w:val="00DB34D6"/>
    <w:rsid w:val="00DB438F"/>
    <w:rsid w:val="00DB78E7"/>
    <w:rsid w:val="00DB7A51"/>
    <w:rsid w:val="00DC052A"/>
    <w:rsid w:val="00DC1CDE"/>
    <w:rsid w:val="00DC347A"/>
    <w:rsid w:val="00DC35F8"/>
    <w:rsid w:val="00DC4082"/>
    <w:rsid w:val="00DC42E8"/>
    <w:rsid w:val="00DC5C47"/>
    <w:rsid w:val="00DC7440"/>
    <w:rsid w:val="00DC7CE5"/>
    <w:rsid w:val="00DD3D45"/>
    <w:rsid w:val="00DD4387"/>
    <w:rsid w:val="00DD5903"/>
    <w:rsid w:val="00DD5AE3"/>
    <w:rsid w:val="00DD5E74"/>
    <w:rsid w:val="00DD6C14"/>
    <w:rsid w:val="00DD7866"/>
    <w:rsid w:val="00DE18E6"/>
    <w:rsid w:val="00DE36AD"/>
    <w:rsid w:val="00DE4963"/>
    <w:rsid w:val="00DE4BBA"/>
    <w:rsid w:val="00DE4E53"/>
    <w:rsid w:val="00DE5264"/>
    <w:rsid w:val="00DE7AE4"/>
    <w:rsid w:val="00DF0FDB"/>
    <w:rsid w:val="00DF1729"/>
    <w:rsid w:val="00DF1FD8"/>
    <w:rsid w:val="00DF2E12"/>
    <w:rsid w:val="00DF2E33"/>
    <w:rsid w:val="00DF337D"/>
    <w:rsid w:val="00DF4AA5"/>
    <w:rsid w:val="00DF5CCD"/>
    <w:rsid w:val="00DF72B0"/>
    <w:rsid w:val="00DF762D"/>
    <w:rsid w:val="00E00C36"/>
    <w:rsid w:val="00E012A6"/>
    <w:rsid w:val="00E0190F"/>
    <w:rsid w:val="00E01E32"/>
    <w:rsid w:val="00E02AAD"/>
    <w:rsid w:val="00E04216"/>
    <w:rsid w:val="00E045E8"/>
    <w:rsid w:val="00E05894"/>
    <w:rsid w:val="00E06E8C"/>
    <w:rsid w:val="00E07CFA"/>
    <w:rsid w:val="00E101A9"/>
    <w:rsid w:val="00E10584"/>
    <w:rsid w:val="00E11BEE"/>
    <w:rsid w:val="00E1267B"/>
    <w:rsid w:val="00E12A14"/>
    <w:rsid w:val="00E132C2"/>
    <w:rsid w:val="00E13A5F"/>
    <w:rsid w:val="00E13FF6"/>
    <w:rsid w:val="00E14395"/>
    <w:rsid w:val="00E14FA8"/>
    <w:rsid w:val="00E155F9"/>
    <w:rsid w:val="00E15DC9"/>
    <w:rsid w:val="00E164FB"/>
    <w:rsid w:val="00E174E5"/>
    <w:rsid w:val="00E214A3"/>
    <w:rsid w:val="00E21990"/>
    <w:rsid w:val="00E2226E"/>
    <w:rsid w:val="00E23DA9"/>
    <w:rsid w:val="00E253CF"/>
    <w:rsid w:val="00E25453"/>
    <w:rsid w:val="00E25C8E"/>
    <w:rsid w:val="00E25C93"/>
    <w:rsid w:val="00E27BC5"/>
    <w:rsid w:val="00E27D20"/>
    <w:rsid w:val="00E31077"/>
    <w:rsid w:val="00E32019"/>
    <w:rsid w:val="00E32584"/>
    <w:rsid w:val="00E32BA3"/>
    <w:rsid w:val="00E33515"/>
    <w:rsid w:val="00E33E22"/>
    <w:rsid w:val="00E345DD"/>
    <w:rsid w:val="00E36714"/>
    <w:rsid w:val="00E37235"/>
    <w:rsid w:val="00E406AF"/>
    <w:rsid w:val="00E415D1"/>
    <w:rsid w:val="00E41811"/>
    <w:rsid w:val="00E4189D"/>
    <w:rsid w:val="00E42F8E"/>
    <w:rsid w:val="00E43BCD"/>
    <w:rsid w:val="00E474AF"/>
    <w:rsid w:val="00E47B12"/>
    <w:rsid w:val="00E5027C"/>
    <w:rsid w:val="00E518EE"/>
    <w:rsid w:val="00E52E85"/>
    <w:rsid w:val="00E558EB"/>
    <w:rsid w:val="00E55921"/>
    <w:rsid w:val="00E56451"/>
    <w:rsid w:val="00E569D2"/>
    <w:rsid w:val="00E606F0"/>
    <w:rsid w:val="00E61C83"/>
    <w:rsid w:val="00E65C13"/>
    <w:rsid w:val="00E66D50"/>
    <w:rsid w:val="00E70688"/>
    <w:rsid w:val="00E70D1A"/>
    <w:rsid w:val="00E70DB5"/>
    <w:rsid w:val="00E711D9"/>
    <w:rsid w:val="00E738E4"/>
    <w:rsid w:val="00E73DE3"/>
    <w:rsid w:val="00E73F40"/>
    <w:rsid w:val="00E742F7"/>
    <w:rsid w:val="00E7629D"/>
    <w:rsid w:val="00E768A5"/>
    <w:rsid w:val="00E77399"/>
    <w:rsid w:val="00E80CF7"/>
    <w:rsid w:val="00E8164C"/>
    <w:rsid w:val="00E816CF"/>
    <w:rsid w:val="00E81EE1"/>
    <w:rsid w:val="00E82C83"/>
    <w:rsid w:val="00E84C31"/>
    <w:rsid w:val="00E84E6C"/>
    <w:rsid w:val="00E85C91"/>
    <w:rsid w:val="00E85CA5"/>
    <w:rsid w:val="00E8633B"/>
    <w:rsid w:val="00E86BEF"/>
    <w:rsid w:val="00E9142A"/>
    <w:rsid w:val="00E9172F"/>
    <w:rsid w:val="00E95CCB"/>
    <w:rsid w:val="00E95D2A"/>
    <w:rsid w:val="00E96025"/>
    <w:rsid w:val="00E968FA"/>
    <w:rsid w:val="00E976EB"/>
    <w:rsid w:val="00E9774A"/>
    <w:rsid w:val="00E9786F"/>
    <w:rsid w:val="00E97B48"/>
    <w:rsid w:val="00EA0398"/>
    <w:rsid w:val="00EA0BE8"/>
    <w:rsid w:val="00EA1283"/>
    <w:rsid w:val="00EA1B17"/>
    <w:rsid w:val="00EA2D3C"/>
    <w:rsid w:val="00EA5393"/>
    <w:rsid w:val="00EA5B12"/>
    <w:rsid w:val="00EB1967"/>
    <w:rsid w:val="00EB1BBE"/>
    <w:rsid w:val="00EB1C86"/>
    <w:rsid w:val="00EB1E08"/>
    <w:rsid w:val="00EB244E"/>
    <w:rsid w:val="00EB6754"/>
    <w:rsid w:val="00EB6BA4"/>
    <w:rsid w:val="00EB73D1"/>
    <w:rsid w:val="00EB74D0"/>
    <w:rsid w:val="00EB7D5F"/>
    <w:rsid w:val="00EC04EA"/>
    <w:rsid w:val="00EC1231"/>
    <w:rsid w:val="00EC214E"/>
    <w:rsid w:val="00EC4C1F"/>
    <w:rsid w:val="00EC5C60"/>
    <w:rsid w:val="00ED00ED"/>
    <w:rsid w:val="00ED0474"/>
    <w:rsid w:val="00ED294C"/>
    <w:rsid w:val="00ED2995"/>
    <w:rsid w:val="00ED2B9A"/>
    <w:rsid w:val="00ED396B"/>
    <w:rsid w:val="00ED4AE9"/>
    <w:rsid w:val="00ED5470"/>
    <w:rsid w:val="00ED58C1"/>
    <w:rsid w:val="00ED5EBB"/>
    <w:rsid w:val="00ED6ECA"/>
    <w:rsid w:val="00EE14B9"/>
    <w:rsid w:val="00EE2588"/>
    <w:rsid w:val="00EE2CC1"/>
    <w:rsid w:val="00EE4A5D"/>
    <w:rsid w:val="00EE6508"/>
    <w:rsid w:val="00EE7693"/>
    <w:rsid w:val="00EE7DE3"/>
    <w:rsid w:val="00EF1637"/>
    <w:rsid w:val="00EF1FE6"/>
    <w:rsid w:val="00EF4702"/>
    <w:rsid w:val="00EF50DB"/>
    <w:rsid w:val="00EF53A4"/>
    <w:rsid w:val="00EF5836"/>
    <w:rsid w:val="00EF68FB"/>
    <w:rsid w:val="00EF69ED"/>
    <w:rsid w:val="00EF7257"/>
    <w:rsid w:val="00F00EA2"/>
    <w:rsid w:val="00F02AAF"/>
    <w:rsid w:val="00F03664"/>
    <w:rsid w:val="00F05AB2"/>
    <w:rsid w:val="00F0652F"/>
    <w:rsid w:val="00F1020A"/>
    <w:rsid w:val="00F1097B"/>
    <w:rsid w:val="00F12837"/>
    <w:rsid w:val="00F137B9"/>
    <w:rsid w:val="00F141B8"/>
    <w:rsid w:val="00F1513F"/>
    <w:rsid w:val="00F164C9"/>
    <w:rsid w:val="00F166E1"/>
    <w:rsid w:val="00F170BD"/>
    <w:rsid w:val="00F2065E"/>
    <w:rsid w:val="00F21661"/>
    <w:rsid w:val="00F22A97"/>
    <w:rsid w:val="00F22C2D"/>
    <w:rsid w:val="00F22D78"/>
    <w:rsid w:val="00F22F5D"/>
    <w:rsid w:val="00F24EAE"/>
    <w:rsid w:val="00F27E36"/>
    <w:rsid w:val="00F27F94"/>
    <w:rsid w:val="00F3419C"/>
    <w:rsid w:val="00F34D41"/>
    <w:rsid w:val="00F34F7B"/>
    <w:rsid w:val="00F357B6"/>
    <w:rsid w:val="00F37C11"/>
    <w:rsid w:val="00F400DA"/>
    <w:rsid w:val="00F40243"/>
    <w:rsid w:val="00F415A9"/>
    <w:rsid w:val="00F43FD5"/>
    <w:rsid w:val="00F46626"/>
    <w:rsid w:val="00F46BBC"/>
    <w:rsid w:val="00F46F05"/>
    <w:rsid w:val="00F50A8C"/>
    <w:rsid w:val="00F52B63"/>
    <w:rsid w:val="00F5366E"/>
    <w:rsid w:val="00F53936"/>
    <w:rsid w:val="00F53AE0"/>
    <w:rsid w:val="00F540C3"/>
    <w:rsid w:val="00F54B81"/>
    <w:rsid w:val="00F5523A"/>
    <w:rsid w:val="00F55596"/>
    <w:rsid w:val="00F55F44"/>
    <w:rsid w:val="00F575F9"/>
    <w:rsid w:val="00F57681"/>
    <w:rsid w:val="00F57F68"/>
    <w:rsid w:val="00F602DC"/>
    <w:rsid w:val="00F60662"/>
    <w:rsid w:val="00F61CDB"/>
    <w:rsid w:val="00F62304"/>
    <w:rsid w:val="00F65CB7"/>
    <w:rsid w:val="00F66284"/>
    <w:rsid w:val="00F66EE7"/>
    <w:rsid w:val="00F67D29"/>
    <w:rsid w:val="00F70269"/>
    <w:rsid w:val="00F70410"/>
    <w:rsid w:val="00F705AC"/>
    <w:rsid w:val="00F709B8"/>
    <w:rsid w:val="00F71CC5"/>
    <w:rsid w:val="00F7255B"/>
    <w:rsid w:val="00F72C49"/>
    <w:rsid w:val="00F735C1"/>
    <w:rsid w:val="00F7476B"/>
    <w:rsid w:val="00F748AB"/>
    <w:rsid w:val="00F769FF"/>
    <w:rsid w:val="00F77444"/>
    <w:rsid w:val="00F77FC0"/>
    <w:rsid w:val="00F812E9"/>
    <w:rsid w:val="00F816EF"/>
    <w:rsid w:val="00F81ADA"/>
    <w:rsid w:val="00F8283E"/>
    <w:rsid w:val="00F831FA"/>
    <w:rsid w:val="00F83F84"/>
    <w:rsid w:val="00F85A0D"/>
    <w:rsid w:val="00F85ED2"/>
    <w:rsid w:val="00F85FA7"/>
    <w:rsid w:val="00F90A7F"/>
    <w:rsid w:val="00F93CEF"/>
    <w:rsid w:val="00F94247"/>
    <w:rsid w:val="00F946B3"/>
    <w:rsid w:val="00F95620"/>
    <w:rsid w:val="00F9583F"/>
    <w:rsid w:val="00F96898"/>
    <w:rsid w:val="00FA11D5"/>
    <w:rsid w:val="00FA1EE4"/>
    <w:rsid w:val="00FA27F8"/>
    <w:rsid w:val="00FA2FAA"/>
    <w:rsid w:val="00FA3366"/>
    <w:rsid w:val="00FA3F73"/>
    <w:rsid w:val="00FA6024"/>
    <w:rsid w:val="00FA624F"/>
    <w:rsid w:val="00FA7152"/>
    <w:rsid w:val="00FA742A"/>
    <w:rsid w:val="00FA7972"/>
    <w:rsid w:val="00FA7CDA"/>
    <w:rsid w:val="00FA7E91"/>
    <w:rsid w:val="00FB0E36"/>
    <w:rsid w:val="00FB25F0"/>
    <w:rsid w:val="00FB3188"/>
    <w:rsid w:val="00FB3221"/>
    <w:rsid w:val="00FB4035"/>
    <w:rsid w:val="00FB46F7"/>
    <w:rsid w:val="00FB6938"/>
    <w:rsid w:val="00FB7832"/>
    <w:rsid w:val="00FB7D48"/>
    <w:rsid w:val="00FC0A8A"/>
    <w:rsid w:val="00FC1382"/>
    <w:rsid w:val="00FC1F9E"/>
    <w:rsid w:val="00FC2D66"/>
    <w:rsid w:val="00FC2EAC"/>
    <w:rsid w:val="00FC31F4"/>
    <w:rsid w:val="00FC4AC6"/>
    <w:rsid w:val="00FC5B85"/>
    <w:rsid w:val="00FC61CD"/>
    <w:rsid w:val="00FC72FA"/>
    <w:rsid w:val="00FC7C40"/>
    <w:rsid w:val="00FD00B0"/>
    <w:rsid w:val="00FD0496"/>
    <w:rsid w:val="00FD6A54"/>
    <w:rsid w:val="00FD6BAD"/>
    <w:rsid w:val="00FD7EAB"/>
    <w:rsid w:val="00FE05F7"/>
    <w:rsid w:val="00FE0FAC"/>
    <w:rsid w:val="00FE1B3D"/>
    <w:rsid w:val="00FE269D"/>
    <w:rsid w:val="00FE2AC3"/>
    <w:rsid w:val="00FE2E98"/>
    <w:rsid w:val="00FE449D"/>
    <w:rsid w:val="00FE5E65"/>
    <w:rsid w:val="00FE6421"/>
    <w:rsid w:val="00FE6D42"/>
    <w:rsid w:val="00FE6D48"/>
    <w:rsid w:val="00FE789D"/>
    <w:rsid w:val="00FF0511"/>
    <w:rsid w:val="00FF18C9"/>
    <w:rsid w:val="00FF27C0"/>
    <w:rsid w:val="00FF3D67"/>
    <w:rsid w:val="00FF40A4"/>
    <w:rsid w:val="00FF5847"/>
    <w:rsid w:val="00FF5B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,"/>
  <w:listSeparator w:val=";"/>
  <w14:docId w14:val="09FEC6E9"/>
  <w15:docId w15:val="{8B203B10-03E0-41EF-A247-94EDA4850F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iPriority="0" w:unhideWhenUsed="1"/>
    <w:lsdException w:name="List Bullet" w:semiHidden="1" w:uiPriority="0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iPriority="0" w:unhideWhenUsed="1"/>
    <w:lsdException w:name="List Continue 3" w:semiHidden="1" w:uiPriority="0" w:unhideWhenUsed="1"/>
    <w:lsdException w:name="List Continue 4" w:semiHidden="1" w:uiPriority="0" w:unhideWhenUsed="1"/>
    <w:lsdException w:name="List Continue 5" w:semiHidden="1" w:uiPriority="0" w:unhideWhenUsed="1"/>
    <w:lsdException w:name="Message Header" w:semiHidden="1" w:uiPriority="0" w:unhideWhenUsed="1"/>
    <w:lsdException w:name="Subtitle" w:uiPriority="0" w:qFormat="1"/>
    <w:lsdException w:name="Body Text First Indent 2" w:semiHidden="1" w:uiPriority="0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06D"/>
    <w:pPr>
      <w:ind w:left="288"/>
    </w:pPr>
    <w:rPr>
      <w:rFonts w:ascii="Arial" w:hAnsi="Arial"/>
      <w:spacing w:val="-5"/>
      <w:lang w:eastAsia="en-US"/>
    </w:rPr>
  </w:style>
  <w:style w:type="paragraph" w:styleId="Heading1">
    <w:name w:val="heading 1"/>
    <w:aliases w:val="A MAJOR/BOLD,t1,Titolo capitolo,level 1,Level 1 Head,H1,heading 1,U1,PARA1,heading1,Titre 1-1,Level 1,Heading 1X,Heading1,Heading 1 (NN),h1,Tempo Heading 1,Chapter Headline,A,OS1,Heading 1 CFMU,Para 1,TOC 11,t1.T1.Titre 1,Titre 11,überschrift1"/>
    <w:basedOn w:val="HeadingBase"/>
    <w:next w:val="BodyText"/>
    <w:link w:val="Heading1Char"/>
    <w:qFormat/>
    <w:rsid w:val="004C0256"/>
    <w:pPr>
      <w:numPr>
        <w:ilvl w:val="1"/>
        <w:numId w:val="12"/>
      </w:numPr>
      <w:pBdr>
        <w:top w:val="single" w:sz="48" w:space="3" w:color="FFFFFF"/>
        <w:left w:val="single" w:sz="6" w:space="3" w:color="FFFFFF"/>
        <w:bottom w:val="single" w:sz="6" w:space="3" w:color="FFFFFF"/>
      </w:pBdr>
      <w:shd w:val="pct30" w:color="auto" w:fill="auto"/>
      <w:tabs>
        <w:tab w:val="clear" w:pos="851"/>
      </w:tabs>
      <w:spacing w:before="480" w:after="240" w:line="240" w:lineRule="atLeast"/>
      <w:ind w:left="709" w:hanging="709"/>
      <w:outlineLvl w:val="0"/>
    </w:pPr>
    <w:rPr>
      <w:b/>
      <w:caps/>
      <w:color w:val="000000"/>
      <w:spacing w:val="0"/>
      <w:kern w:val="20"/>
      <w:sz w:val="24"/>
    </w:rPr>
  </w:style>
  <w:style w:type="paragraph" w:styleId="Heading2">
    <w:name w:val="heading 2"/>
    <w:aliases w:val="Headline 2,H2,Attribute Heading 2,h2,2,Header 2,l2,Level 2 Head,heading 2,l21,l22,l23,l24,l25,l211,l221,l231,l241,l26,l212,l222,l232,l242,l27,l213,l223,l233,l243,l28,l214,l224,l234,l244,l29,l215,l225,l235,l245,l210,l216,l226,l236,l246,l251,§"/>
    <w:basedOn w:val="HeadingBase"/>
    <w:next w:val="BodyText"/>
    <w:link w:val="Heading2Char"/>
    <w:qFormat/>
    <w:rsid w:val="004C0256"/>
    <w:pPr>
      <w:numPr>
        <w:ilvl w:val="2"/>
        <w:numId w:val="12"/>
      </w:numPr>
      <w:spacing w:before="360" w:after="240" w:line="240" w:lineRule="atLeast"/>
      <w:outlineLvl w:val="1"/>
    </w:pPr>
    <w:rPr>
      <w:b/>
      <w:spacing w:val="0"/>
      <w:sz w:val="24"/>
    </w:rPr>
  </w:style>
  <w:style w:type="paragraph" w:styleId="Heading3">
    <w:name w:val="heading 3"/>
    <w:aliases w:val="h3 sub heading,C Sub-Sub/Italic,H3,h3,h31,h32,h33,h34,h35,h36,h37,h38,h39,h310,h311,h312,h313,h314,3rd level,3 Heading,3rdOrd (1.),Unnumbered Head,uh,UH,Third-Order Heading,t3,U3,PARA3,Punt 3,T3,Heading 14,L3,Heading 3 CFMU,3,l3,subhead 2,H31"/>
    <w:basedOn w:val="HeadingBase"/>
    <w:next w:val="BodyText"/>
    <w:link w:val="Heading3Char"/>
    <w:qFormat/>
    <w:rsid w:val="004C0256"/>
    <w:pPr>
      <w:numPr>
        <w:ilvl w:val="3"/>
        <w:numId w:val="12"/>
      </w:numPr>
      <w:spacing w:before="240" w:after="240" w:line="240" w:lineRule="atLeast"/>
      <w:ind w:left="862" w:hanging="862"/>
      <w:outlineLvl w:val="2"/>
    </w:pPr>
    <w:rPr>
      <w:b/>
      <w:spacing w:val="0"/>
      <w:szCs w:val="22"/>
    </w:rPr>
  </w:style>
  <w:style w:type="paragraph" w:styleId="Heading4">
    <w:name w:val="heading 4"/>
    <w:basedOn w:val="HeadingBase"/>
    <w:next w:val="BodyText"/>
    <w:link w:val="Heading4Char"/>
    <w:qFormat/>
    <w:rsid w:val="004C0256"/>
    <w:pPr>
      <w:numPr>
        <w:ilvl w:val="3"/>
        <w:numId w:val="13"/>
      </w:numPr>
      <w:spacing w:before="120" w:after="240" w:line="240" w:lineRule="atLeast"/>
      <w:outlineLvl w:val="3"/>
    </w:pPr>
    <w:rPr>
      <w:b/>
      <w:bCs/>
      <w:szCs w:val="22"/>
    </w:rPr>
  </w:style>
  <w:style w:type="paragraph" w:styleId="Heading5">
    <w:name w:val="heading 5"/>
    <w:basedOn w:val="HeadingBase"/>
    <w:next w:val="BodyText"/>
    <w:link w:val="Heading5Char"/>
    <w:qFormat/>
    <w:rsid w:val="001111D8"/>
    <w:pPr>
      <w:spacing w:before="0" w:line="240" w:lineRule="atLeast"/>
      <w:ind w:left="1440"/>
      <w:outlineLvl w:val="4"/>
    </w:pPr>
    <w:rPr>
      <w:sz w:val="20"/>
    </w:rPr>
  </w:style>
  <w:style w:type="paragraph" w:styleId="Heading6">
    <w:name w:val="heading 6"/>
    <w:basedOn w:val="HeadingBase"/>
    <w:next w:val="BodyText"/>
    <w:link w:val="Heading6Char"/>
    <w:qFormat/>
    <w:rsid w:val="001111D8"/>
    <w:pPr>
      <w:ind w:left="1440"/>
      <w:outlineLvl w:val="5"/>
    </w:pPr>
    <w:rPr>
      <w:i/>
      <w:sz w:val="20"/>
    </w:rPr>
  </w:style>
  <w:style w:type="paragraph" w:styleId="Heading7">
    <w:name w:val="heading 7"/>
    <w:basedOn w:val="HeadingBase"/>
    <w:next w:val="BodyText"/>
    <w:link w:val="Heading7Char"/>
    <w:qFormat/>
    <w:rsid w:val="001111D8"/>
    <w:pPr>
      <w:outlineLvl w:val="6"/>
    </w:pPr>
    <w:rPr>
      <w:sz w:val="20"/>
    </w:rPr>
  </w:style>
  <w:style w:type="paragraph" w:styleId="Heading8">
    <w:name w:val="heading 8"/>
    <w:basedOn w:val="HeadingBase"/>
    <w:next w:val="BodyText"/>
    <w:link w:val="Heading8Char"/>
    <w:qFormat/>
    <w:rsid w:val="001111D8"/>
    <w:pPr>
      <w:outlineLvl w:val="7"/>
    </w:pPr>
    <w:rPr>
      <w:i/>
      <w:sz w:val="18"/>
    </w:rPr>
  </w:style>
  <w:style w:type="paragraph" w:styleId="Heading9">
    <w:name w:val="heading 9"/>
    <w:basedOn w:val="HeadingBase"/>
    <w:next w:val="BodyText"/>
    <w:link w:val="Heading9Char"/>
    <w:qFormat/>
    <w:rsid w:val="001111D8"/>
    <w:pPr>
      <w:outlineLvl w:val="8"/>
    </w:pPr>
    <w:rPr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Base">
    <w:name w:val="Heading Base"/>
    <w:basedOn w:val="Normal"/>
    <w:next w:val="BodyText"/>
    <w:rsid w:val="001111D8"/>
    <w:pPr>
      <w:keepNext/>
      <w:keepLines/>
      <w:spacing w:before="140" w:line="220" w:lineRule="atLeast"/>
      <w:ind w:left="1080"/>
    </w:pPr>
    <w:rPr>
      <w:spacing w:val="-4"/>
      <w:kern w:val="28"/>
      <w:sz w:val="22"/>
    </w:rPr>
  </w:style>
  <w:style w:type="paragraph" w:styleId="BodyText">
    <w:name w:val="Body Text"/>
    <w:aliases w:val="bt,I3Body Text,heading_txt,bodytxy2,CV Body Text,One Page Summary,Bodytext,paragraph 2,body indent,NoticeText-List,B,b,Paragraph second,Tempo Body Text,heading3,body text,3 indent,heading31,body text1,3 indent1,heading32,body text2"/>
    <w:basedOn w:val="Normal"/>
    <w:link w:val="BodyTextChar"/>
    <w:rsid w:val="001111D8"/>
    <w:pPr>
      <w:spacing w:after="240" w:line="240" w:lineRule="atLeast"/>
      <w:ind w:left="709"/>
      <w:jc w:val="both"/>
    </w:pPr>
    <w:rPr>
      <w:spacing w:val="0"/>
    </w:rPr>
  </w:style>
  <w:style w:type="character" w:styleId="PageNumber">
    <w:name w:val="page number"/>
    <w:rsid w:val="001111D8"/>
    <w:rPr>
      <w:rFonts w:ascii="Arial" w:hAnsi="Arial"/>
      <w:dstrike w:val="0"/>
      <w:spacing w:val="-10"/>
      <w:sz w:val="16"/>
      <w:effect w:val="none"/>
      <w:bdr w:val="none" w:sz="0" w:space="0" w:color="auto"/>
      <w:vertAlign w:val="baseline"/>
    </w:rPr>
  </w:style>
  <w:style w:type="paragraph" w:customStyle="1" w:styleId="CompanyName">
    <w:name w:val="Company Name"/>
    <w:basedOn w:val="Normal"/>
    <w:rsid w:val="001111D8"/>
    <w:pPr>
      <w:keepNext/>
      <w:keepLines/>
      <w:framePr w:w="4080" w:h="840" w:hSpace="180" w:wrap="notBeside" w:vAnchor="page" w:hAnchor="margin" w:y="913" w:anchorLock="1"/>
      <w:spacing w:line="220" w:lineRule="atLeast"/>
    </w:pPr>
    <w:rPr>
      <w:rFonts w:ascii="Arial Black" w:hAnsi="Arial Black"/>
      <w:spacing w:val="-25"/>
      <w:kern w:val="28"/>
      <w:sz w:val="32"/>
    </w:rPr>
  </w:style>
  <w:style w:type="paragraph" w:customStyle="1" w:styleId="TitleCover">
    <w:name w:val="Title Cover"/>
    <w:basedOn w:val="HeadingBase"/>
    <w:next w:val="SubtitleCover"/>
    <w:rsid w:val="001111D8"/>
    <w:pPr>
      <w:pBdr>
        <w:top w:val="single" w:sz="48" w:space="31" w:color="auto"/>
      </w:pBdr>
      <w:tabs>
        <w:tab w:val="left" w:pos="0"/>
      </w:tabs>
      <w:spacing w:before="240" w:after="500" w:line="640" w:lineRule="exact"/>
      <w:ind w:left="0" w:right="-45"/>
    </w:pPr>
    <w:rPr>
      <w:b/>
      <w:spacing w:val="-48"/>
      <w:sz w:val="64"/>
    </w:rPr>
  </w:style>
  <w:style w:type="paragraph" w:customStyle="1" w:styleId="SubtitleCover">
    <w:name w:val="Subtitle Cover"/>
    <w:basedOn w:val="TitleCover"/>
    <w:next w:val="Cover"/>
    <w:rsid w:val="001111D8"/>
    <w:pPr>
      <w:pBdr>
        <w:top w:val="none" w:sz="0" w:space="0" w:color="auto"/>
      </w:pBdr>
      <w:tabs>
        <w:tab w:val="clear" w:pos="0"/>
        <w:tab w:val="left" w:pos="2127"/>
      </w:tabs>
      <w:spacing w:before="0" w:after="480" w:line="480" w:lineRule="atLeast"/>
      <w:ind w:left="2126" w:right="0"/>
    </w:pPr>
    <w:rPr>
      <w:spacing w:val="-30"/>
      <w:sz w:val="36"/>
    </w:rPr>
  </w:style>
  <w:style w:type="paragraph" w:styleId="Footer">
    <w:name w:val="footer"/>
    <w:basedOn w:val="HeaderBase"/>
    <w:link w:val="FooterChar"/>
    <w:rsid w:val="001111D8"/>
  </w:style>
  <w:style w:type="paragraph" w:customStyle="1" w:styleId="HeaderBase">
    <w:name w:val="Header Base"/>
    <w:basedOn w:val="Normal"/>
    <w:rsid w:val="001111D8"/>
    <w:pPr>
      <w:keepLines/>
      <w:tabs>
        <w:tab w:val="center" w:pos="4320"/>
        <w:tab w:val="right" w:pos="8640"/>
      </w:tabs>
      <w:spacing w:line="190" w:lineRule="atLeast"/>
    </w:pPr>
    <w:rPr>
      <w:caps/>
      <w:spacing w:val="0"/>
      <w:sz w:val="15"/>
    </w:rPr>
  </w:style>
  <w:style w:type="paragraph" w:customStyle="1" w:styleId="SectionLabel">
    <w:name w:val="Section Label"/>
    <w:basedOn w:val="HeadingBase"/>
    <w:next w:val="Heading1"/>
    <w:rsid w:val="001111D8"/>
    <w:pPr>
      <w:pBdr>
        <w:bottom w:val="single" w:sz="8" w:space="1" w:color="auto"/>
      </w:pBdr>
      <w:spacing w:before="360" w:after="720"/>
      <w:ind w:left="0"/>
    </w:pPr>
    <w:rPr>
      <w:caps/>
      <w:spacing w:val="0"/>
      <w:kern w:val="36"/>
      <w:sz w:val="44"/>
    </w:rPr>
  </w:style>
  <w:style w:type="paragraph" w:customStyle="1" w:styleId="ChapterLabel">
    <w:name w:val="Chapter Label"/>
    <w:basedOn w:val="PartLabel"/>
    <w:rsid w:val="001111D8"/>
    <w:pPr>
      <w:framePr w:wrap="around"/>
    </w:pPr>
  </w:style>
  <w:style w:type="paragraph" w:customStyle="1" w:styleId="PartLabel">
    <w:name w:val="Part Label"/>
    <w:basedOn w:val="Normal"/>
    <w:rsid w:val="001111D8"/>
    <w:pPr>
      <w:framePr w:h="1080" w:hRule="exact" w:hSpace="180" w:wrap="around" w:vAnchor="page" w:hAnchor="page" w:x="1861" w:y="1201"/>
      <w:pBdr>
        <w:top w:val="single" w:sz="6" w:space="1" w:color="auto"/>
        <w:left w:val="single" w:sz="6" w:space="1" w:color="auto"/>
      </w:pBdr>
      <w:shd w:val="solid" w:color="auto" w:fill="auto"/>
      <w:spacing w:line="360" w:lineRule="exact"/>
      <w:ind w:right="7488"/>
      <w:jc w:val="center"/>
    </w:pPr>
    <w:rPr>
      <w:color w:val="FFFFFF"/>
      <w:spacing w:val="-16"/>
      <w:position w:val="4"/>
      <w:sz w:val="26"/>
    </w:rPr>
  </w:style>
  <w:style w:type="paragraph" w:customStyle="1" w:styleId="ChapterTitle">
    <w:name w:val="Chapter Title"/>
    <w:basedOn w:val="PartTitle"/>
    <w:next w:val="SectionLabel"/>
    <w:qFormat/>
    <w:rsid w:val="001111D8"/>
    <w:pPr>
      <w:ind w:right="7893"/>
    </w:pPr>
  </w:style>
  <w:style w:type="paragraph" w:customStyle="1" w:styleId="PartTitle">
    <w:name w:val="Part Title"/>
    <w:basedOn w:val="Normal"/>
    <w:next w:val="SectionLabel"/>
    <w:rsid w:val="001111D8"/>
    <w:pPr>
      <w:pageBreakBefore/>
      <w:numPr>
        <w:numId w:val="12"/>
      </w:num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pct30" w:color="auto" w:fill="auto"/>
      <w:spacing w:before="720" w:after="720"/>
      <w:jc w:val="center"/>
    </w:pPr>
    <w:rPr>
      <w:rFonts w:ascii="Arial Black" w:hAnsi="Arial Black"/>
      <w:b/>
      <w:spacing w:val="-40"/>
      <w:position w:val="4"/>
      <w:sz w:val="76"/>
    </w:rPr>
  </w:style>
  <w:style w:type="paragraph" w:styleId="Header">
    <w:name w:val="header"/>
    <w:basedOn w:val="HeaderBase"/>
    <w:link w:val="HeaderChar"/>
    <w:rsid w:val="001111D8"/>
  </w:style>
  <w:style w:type="paragraph" w:styleId="TOC1">
    <w:name w:val="toc 1"/>
    <w:basedOn w:val="SectionLabel"/>
    <w:uiPriority w:val="39"/>
    <w:rsid w:val="001111D8"/>
    <w:pPr>
      <w:keepNext w:val="0"/>
      <w:keepLines w:val="0"/>
      <w:pBdr>
        <w:bottom w:val="none" w:sz="0" w:space="0" w:color="auto"/>
      </w:pBdr>
      <w:spacing w:before="120" w:after="120" w:line="240" w:lineRule="auto"/>
    </w:pPr>
    <w:rPr>
      <w:rFonts w:asciiTheme="minorHAnsi" w:hAnsiTheme="minorHAnsi"/>
      <w:b/>
      <w:bCs/>
      <w:spacing w:val="-5"/>
      <w:kern w:val="0"/>
      <w:sz w:val="20"/>
    </w:rPr>
  </w:style>
  <w:style w:type="paragraph" w:customStyle="1" w:styleId="TOCBase">
    <w:name w:val="TOC Base"/>
    <w:basedOn w:val="Normal"/>
    <w:rsid w:val="001111D8"/>
    <w:pPr>
      <w:tabs>
        <w:tab w:val="right" w:leader="dot" w:pos="6480"/>
      </w:tabs>
      <w:spacing w:after="240" w:line="240" w:lineRule="atLeast"/>
    </w:pPr>
  </w:style>
  <w:style w:type="paragraph" w:styleId="TOC2">
    <w:name w:val="toc 2"/>
    <w:basedOn w:val="TOCBase"/>
    <w:uiPriority w:val="39"/>
    <w:rsid w:val="001111D8"/>
    <w:pPr>
      <w:tabs>
        <w:tab w:val="clear" w:pos="6480"/>
      </w:tabs>
      <w:spacing w:after="0" w:line="240" w:lineRule="auto"/>
      <w:ind w:left="200"/>
    </w:pPr>
    <w:rPr>
      <w:rFonts w:asciiTheme="minorHAnsi" w:hAnsiTheme="minorHAnsi"/>
      <w:smallCaps/>
    </w:rPr>
  </w:style>
  <w:style w:type="paragraph" w:styleId="ListBullet2">
    <w:name w:val="List Bullet 2"/>
    <w:basedOn w:val="ListBullet"/>
    <w:rsid w:val="001111D8"/>
    <w:pPr>
      <w:numPr>
        <w:numId w:val="15"/>
      </w:numPr>
      <w:tabs>
        <w:tab w:val="clear" w:pos="993"/>
        <w:tab w:val="clear" w:pos="1418"/>
        <w:tab w:val="left" w:pos="1276"/>
      </w:tabs>
      <w:ind w:left="1276" w:hanging="284"/>
    </w:pPr>
    <w:rPr>
      <w:color w:val="080808"/>
    </w:rPr>
  </w:style>
  <w:style w:type="paragraph" w:styleId="ListBullet">
    <w:name w:val="List Bullet"/>
    <w:basedOn w:val="List"/>
    <w:rsid w:val="001111D8"/>
    <w:pPr>
      <w:numPr>
        <w:numId w:val="14"/>
      </w:numPr>
      <w:tabs>
        <w:tab w:val="clear" w:pos="1814"/>
        <w:tab w:val="clear" w:pos="4253"/>
        <w:tab w:val="left" w:pos="993"/>
      </w:tabs>
    </w:pPr>
  </w:style>
  <w:style w:type="paragraph" w:styleId="List">
    <w:name w:val="List"/>
    <w:basedOn w:val="BodyText"/>
    <w:rsid w:val="001111D8"/>
    <w:pPr>
      <w:tabs>
        <w:tab w:val="left" w:pos="1814"/>
        <w:tab w:val="left" w:pos="4253"/>
      </w:tabs>
      <w:ind w:left="1512" w:hanging="360"/>
    </w:pPr>
  </w:style>
  <w:style w:type="paragraph" w:styleId="TOC3">
    <w:name w:val="toc 3"/>
    <w:basedOn w:val="TOCBase"/>
    <w:uiPriority w:val="39"/>
    <w:rsid w:val="001111D8"/>
    <w:pPr>
      <w:tabs>
        <w:tab w:val="clear" w:pos="6480"/>
      </w:tabs>
      <w:spacing w:after="0" w:line="240" w:lineRule="auto"/>
      <w:ind w:left="400"/>
    </w:pPr>
    <w:rPr>
      <w:rFonts w:asciiTheme="minorHAnsi" w:hAnsiTheme="minorHAnsi"/>
      <w:i/>
      <w:iCs/>
    </w:rPr>
  </w:style>
  <w:style w:type="paragraph" w:styleId="TOC4">
    <w:name w:val="toc 4"/>
    <w:basedOn w:val="TOCBase"/>
    <w:uiPriority w:val="39"/>
    <w:rsid w:val="001111D8"/>
    <w:pPr>
      <w:tabs>
        <w:tab w:val="clear" w:pos="6480"/>
      </w:tabs>
      <w:spacing w:after="0" w:line="240" w:lineRule="auto"/>
      <w:ind w:left="600"/>
    </w:pPr>
    <w:rPr>
      <w:rFonts w:asciiTheme="minorHAnsi" w:hAnsiTheme="minorHAnsi"/>
      <w:sz w:val="18"/>
      <w:szCs w:val="18"/>
    </w:rPr>
  </w:style>
  <w:style w:type="paragraph" w:styleId="TOC5">
    <w:name w:val="toc 5"/>
    <w:basedOn w:val="TOCBase"/>
    <w:uiPriority w:val="39"/>
    <w:rsid w:val="001111D8"/>
    <w:pPr>
      <w:tabs>
        <w:tab w:val="clear" w:pos="6480"/>
      </w:tabs>
      <w:spacing w:after="0" w:line="240" w:lineRule="auto"/>
      <w:ind w:left="800"/>
    </w:pPr>
    <w:rPr>
      <w:rFonts w:asciiTheme="minorHAnsi" w:hAnsiTheme="minorHAnsi"/>
      <w:sz w:val="18"/>
      <w:szCs w:val="18"/>
    </w:rPr>
  </w:style>
  <w:style w:type="paragraph" w:styleId="TOC6">
    <w:name w:val="toc 6"/>
    <w:basedOn w:val="Normal"/>
    <w:next w:val="Normal"/>
    <w:uiPriority w:val="39"/>
    <w:rsid w:val="001111D8"/>
    <w:pPr>
      <w:ind w:left="1000"/>
    </w:pPr>
    <w:rPr>
      <w:rFonts w:asciiTheme="minorHAnsi" w:hAnsiTheme="minorHAnsi"/>
      <w:sz w:val="18"/>
      <w:szCs w:val="18"/>
    </w:rPr>
  </w:style>
  <w:style w:type="paragraph" w:styleId="TOC7">
    <w:name w:val="toc 7"/>
    <w:basedOn w:val="Normal"/>
    <w:next w:val="Normal"/>
    <w:uiPriority w:val="39"/>
    <w:rsid w:val="001111D8"/>
    <w:pPr>
      <w:ind w:left="1200"/>
    </w:pPr>
    <w:rPr>
      <w:rFonts w:asciiTheme="minorHAnsi" w:hAnsiTheme="minorHAnsi"/>
      <w:sz w:val="18"/>
      <w:szCs w:val="18"/>
    </w:rPr>
  </w:style>
  <w:style w:type="paragraph" w:styleId="TOC8">
    <w:name w:val="toc 8"/>
    <w:basedOn w:val="Normal"/>
    <w:next w:val="Normal"/>
    <w:uiPriority w:val="39"/>
    <w:rsid w:val="001111D8"/>
    <w:pPr>
      <w:ind w:left="1400"/>
    </w:pPr>
    <w:rPr>
      <w:rFonts w:asciiTheme="minorHAnsi" w:hAnsiTheme="minorHAnsi"/>
      <w:sz w:val="18"/>
      <w:szCs w:val="18"/>
    </w:rPr>
  </w:style>
  <w:style w:type="paragraph" w:styleId="TOC9">
    <w:name w:val="toc 9"/>
    <w:basedOn w:val="Normal"/>
    <w:next w:val="Normal"/>
    <w:uiPriority w:val="39"/>
    <w:rsid w:val="001111D8"/>
    <w:pPr>
      <w:ind w:left="1600"/>
    </w:pPr>
    <w:rPr>
      <w:rFonts w:asciiTheme="minorHAnsi" w:hAnsiTheme="minorHAnsi"/>
      <w:sz w:val="18"/>
      <w:szCs w:val="18"/>
    </w:rPr>
  </w:style>
  <w:style w:type="paragraph" w:customStyle="1" w:styleId="normalident">
    <w:name w:val="normal ident"/>
    <w:basedOn w:val="Normal"/>
    <w:rsid w:val="001111D8"/>
    <w:pPr>
      <w:ind w:left="1418" w:hanging="284"/>
    </w:pPr>
  </w:style>
  <w:style w:type="paragraph" w:styleId="FootnoteText">
    <w:name w:val="footnote text"/>
    <w:basedOn w:val="FootnoteBase"/>
    <w:link w:val="FootnoteTextChar"/>
    <w:uiPriority w:val="99"/>
    <w:rsid w:val="001111D8"/>
  </w:style>
  <w:style w:type="paragraph" w:customStyle="1" w:styleId="FootnoteBase">
    <w:name w:val="Footnote Base"/>
    <w:basedOn w:val="Normal"/>
    <w:link w:val="FootnoteBaseChar"/>
    <w:rsid w:val="001111D8"/>
    <w:pPr>
      <w:keepLines/>
      <w:spacing w:line="200" w:lineRule="atLeast"/>
    </w:pPr>
    <w:rPr>
      <w:sz w:val="16"/>
    </w:rPr>
  </w:style>
  <w:style w:type="character" w:styleId="FootnoteReference">
    <w:name w:val="footnote reference"/>
    <w:uiPriority w:val="99"/>
    <w:rsid w:val="001111D8"/>
    <w:rPr>
      <w:vertAlign w:val="superscript"/>
    </w:rPr>
  </w:style>
  <w:style w:type="paragraph" w:styleId="MessageHeader">
    <w:name w:val="Message Header"/>
    <w:basedOn w:val="BodyText"/>
    <w:link w:val="MessageHeaderChar"/>
    <w:rsid w:val="001111D8"/>
    <w:pPr>
      <w:keepLines/>
      <w:tabs>
        <w:tab w:val="left" w:pos="3600"/>
        <w:tab w:val="left" w:pos="4680"/>
      </w:tabs>
      <w:spacing w:after="120" w:line="280" w:lineRule="exact"/>
      <w:ind w:right="2160" w:hanging="1080"/>
      <w:jc w:val="left"/>
    </w:pPr>
    <w:rPr>
      <w:sz w:val="22"/>
    </w:rPr>
  </w:style>
  <w:style w:type="paragraph" w:customStyle="1" w:styleId="BlockQuotation">
    <w:name w:val="Block Quotation"/>
    <w:basedOn w:val="Normal"/>
    <w:rsid w:val="001111D8"/>
    <w:pPr>
      <w:pBdr>
        <w:top w:val="single" w:sz="12" w:space="12" w:color="FFFFFF"/>
        <w:left w:val="single" w:sz="6" w:space="12" w:color="FFFFFF"/>
        <w:bottom w:val="single" w:sz="6" w:space="12" w:color="FFFFFF"/>
        <w:right w:val="single" w:sz="6" w:space="12" w:color="FFFFFF"/>
      </w:pBdr>
      <w:shd w:val="pct5" w:color="auto" w:fill="auto"/>
      <w:spacing w:after="240" w:line="220" w:lineRule="atLeast"/>
      <w:ind w:left="1368" w:right="240"/>
      <w:jc w:val="both"/>
    </w:pPr>
    <w:rPr>
      <w:spacing w:val="0"/>
    </w:rPr>
  </w:style>
  <w:style w:type="paragraph" w:customStyle="1" w:styleId="BodyTextKeep">
    <w:name w:val="Body Text Keep"/>
    <w:basedOn w:val="BodyText"/>
    <w:rsid w:val="001111D8"/>
    <w:pPr>
      <w:keepNext/>
    </w:pPr>
  </w:style>
  <w:style w:type="paragraph" w:styleId="Caption">
    <w:name w:val="caption"/>
    <w:basedOn w:val="Picture"/>
    <w:next w:val="BodyText"/>
    <w:autoRedefine/>
    <w:qFormat/>
    <w:rsid w:val="005D0EA0"/>
    <w:pPr>
      <w:keepNext w:val="0"/>
      <w:tabs>
        <w:tab w:val="left" w:pos="2694"/>
      </w:tabs>
      <w:spacing w:before="60" w:after="360" w:line="220" w:lineRule="atLeast"/>
      <w:ind w:left="720"/>
    </w:pPr>
    <w:rPr>
      <w:noProof/>
      <w:spacing w:val="0"/>
      <w:sz w:val="18"/>
    </w:rPr>
  </w:style>
  <w:style w:type="paragraph" w:customStyle="1" w:styleId="Picture">
    <w:name w:val="Picture"/>
    <w:basedOn w:val="Normal"/>
    <w:next w:val="Caption"/>
    <w:rsid w:val="001111D8"/>
    <w:pPr>
      <w:keepNext/>
    </w:pPr>
  </w:style>
  <w:style w:type="paragraph" w:customStyle="1" w:styleId="DocumentLabel">
    <w:name w:val="Document Label"/>
    <w:basedOn w:val="TitleCover"/>
    <w:rsid w:val="001111D8"/>
  </w:style>
  <w:style w:type="character" w:styleId="EndnoteReference">
    <w:name w:val="endnote reference"/>
    <w:rsid w:val="001111D8"/>
    <w:rPr>
      <w:vertAlign w:val="superscript"/>
    </w:rPr>
  </w:style>
  <w:style w:type="paragraph" w:styleId="EndnoteText">
    <w:name w:val="endnote text"/>
    <w:basedOn w:val="FootnoteBase"/>
    <w:link w:val="EndnoteTextChar"/>
    <w:rsid w:val="001111D8"/>
  </w:style>
  <w:style w:type="paragraph" w:styleId="Index1">
    <w:name w:val="index 1"/>
    <w:basedOn w:val="IndexBase"/>
    <w:rsid w:val="001111D8"/>
    <w:pPr>
      <w:tabs>
        <w:tab w:val="left" w:pos="3033"/>
        <w:tab w:val="left" w:pos="3321"/>
        <w:tab w:val="left" w:pos="3609"/>
        <w:tab w:val="left" w:pos="3897"/>
        <w:tab w:val="left" w:pos="4185"/>
        <w:tab w:val="left" w:pos="4473"/>
        <w:tab w:val="left" w:pos="4761"/>
        <w:tab w:val="left" w:pos="5049"/>
        <w:tab w:val="left" w:pos="5337"/>
        <w:tab w:val="left" w:pos="5625"/>
        <w:tab w:val="left" w:pos="5913"/>
        <w:tab w:val="left" w:pos="6201"/>
        <w:tab w:val="left" w:pos="6489"/>
        <w:tab w:val="left" w:pos="6777"/>
        <w:tab w:val="left" w:pos="7065"/>
        <w:tab w:val="left" w:pos="7353"/>
        <w:tab w:val="left" w:pos="7641"/>
        <w:tab w:val="left" w:pos="7929"/>
        <w:tab w:val="left" w:pos="8217"/>
        <w:tab w:val="left" w:pos="3892"/>
      </w:tabs>
      <w:spacing w:line="240" w:lineRule="auto"/>
      <w:ind w:left="284" w:hanging="284"/>
    </w:pPr>
  </w:style>
  <w:style w:type="paragraph" w:customStyle="1" w:styleId="IndexBase">
    <w:name w:val="Index Base"/>
    <w:basedOn w:val="Normal"/>
    <w:rsid w:val="001111D8"/>
    <w:pPr>
      <w:spacing w:line="240" w:lineRule="atLeast"/>
      <w:ind w:left="360" w:hanging="360"/>
    </w:pPr>
    <w:rPr>
      <w:sz w:val="18"/>
    </w:rPr>
  </w:style>
  <w:style w:type="paragraph" w:styleId="Index2">
    <w:name w:val="index 2"/>
    <w:basedOn w:val="IndexBase"/>
    <w:rsid w:val="001111D8"/>
    <w:pPr>
      <w:spacing w:line="240" w:lineRule="auto"/>
      <w:ind w:left="720"/>
    </w:pPr>
  </w:style>
  <w:style w:type="paragraph" w:styleId="Index3">
    <w:name w:val="index 3"/>
    <w:basedOn w:val="IndexBase"/>
    <w:rsid w:val="001111D8"/>
    <w:pPr>
      <w:spacing w:line="240" w:lineRule="auto"/>
      <w:ind w:left="1080"/>
    </w:pPr>
  </w:style>
  <w:style w:type="paragraph" w:styleId="Index4">
    <w:name w:val="index 4"/>
    <w:basedOn w:val="IndexBase"/>
    <w:rsid w:val="001111D8"/>
    <w:pPr>
      <w:spacing w:line="240" w:lineRule="auto"/>
      <w:ind w:left="1440"/>
    </w:pPr>
  </w:style>
  <w:style w:type="paragraph" w:styleId="Index5">
    <w:name w:val="index 5"/>
    <w:basedOn w:val="IndexBase"/>
    <w:rsid w:val="001111D8"/>
    <w:pPr>
      <w:spacing w:line="240" w:lineRule="auto"/>
      <w:ind w:left="1800"/>
    </w:pPr>
  </w:style>
  <w:style w:type="paragraph" w:styleId="IndexHeading">
    <w:name w:val="index heading"/>
    <w:basedOn w:val="HeadingBase"/>
    <w:next w:val="Index1"/>
    <w:rsid w:val="001111D8"/>
    <w:pPr>
      <w:keepLines w:val="0"/>
      <w:spacing w:before="0" w:line="480" w:lineRule="atLeast"/>
      <w:ind w:left="0"/>
    </w:pPr>
    <w:rPr>
      <w:rFonts w:ascii="Arial Black" w:hAnsi="Arial Black"/>
      <w:spacing w:val="-5"/>
      <w:kern w:val="0"/>
      <w:sz w:val="24"/>
    </w:rPr>
  </w:style>
  <w:style w:type="paragraph" w:customStyle="1" w:styleId="SectionHeading">
    <w:name w:val="Section Heading"/>
    <w:basedOn w:val="Heading1"/>
    <w:rsid w:val="001111D8"/>
    <w:pPr>
      <w:outlineLvl w:val="9"/>
    </w:pPr>
  </w:style>
  <w:style w:type="character" w:customStyle="1" w:styleId="Lead-inEmphasis">
    <w:name w:val="Lead-in Emphasis"/>
    <w:rsid w:val="001111D8"/>
    <w:rPr>
      <w:rFonts w:ascii="Arial Black" w:hAnsi="Arial Black"/>
      <w:spacing w:val="-4"/>
      <w:sz w:val="18"/>
    </w:rPr>
  </w:style>
  <w:style w:type="character" w:styleId="LineNumber">
    <w:name w:val="line number"/>
    <w:rsid w:val="001111D8"/>
    <w:rPr>
      <w:sz w:val="18"/>
    </w:rPr>
  </w:style>
  <w:style w:type="paragraph" w:styleId="ListNumber">
    <w:name w:val="List Number"/>
    <w:basedOn w:val="List"/>
    <w:rsid w:val="001111D8"/>
    <w:pPr>
      <w:numPr>
        <w:numId w:val="6"/>
      </w:numPr>
      <w:tabs>
        <w:tab w:val="clear" w:pos="1559"/>
        <w:tab w:val="clear" w:pos="1814"/>
        <w:tab w:val="clear" w:pos="4253"/>
        <w:tab w:val="num" w:pos="993"/>
      </w:tabs>
      <w:ind w:left="993" w:hanging="284"/>
    </w:pPr>
  </w:style>
  <w:style w:type="paragraph" w:styleId="MacroText">
    <w:name w:val="macro"/>
    <w:basedOn w:val="Normal"/>
    <w:link w:val="MacroTextChar"/>
    <w:rsid w:val="001111D8"/>
    <w:rPr>
      <w:rFonts w:ascii="Courier New" w:hAnsi="Courier New"/>
    </w:rPr>
  </w:style>
  <w:style w:type="character" w:customStyle="1" w:styleId="Superscript">
    <w:name w:val="Superscript"/>
    <w:rsid w:val="001111D8"/>
    <w:rPr>
      <w:b/>
      <w:vertAlign w:val="superscript"/>
    </w:rPr>
  </w:style>
  <w:style w:type="paragraph" w:styleId="TableofFigures">
    <w:name w:val="table of figures"/>
    <w:basedOn w:val="TOCBase"/>
    <w:uiPriority w:val="99"/>
    <w:rsid w:val="00E56451"/>
    <w:pPr>
      <w:tabs>
        <w:tab w:val="clear" w:pos="6480"/>
        <w:tab w:val="left" w:pos="851"/>
        <w:tab w:val="right" w:leader="dot" w:pos="8505"/>
      </w:tabs>
      <w:spacing w:after="0" w:line="240" w:lineRule="auto"/>
      <w:ind w:left="907" w:hanging="907"/>
    </w:pPr>
    <w:rPr>
      <w:rFonts w:ascii="Calibri" w:hAnsi="Calibri"/>
    </w:rPr>
  </w:style>
  <w:style w:type="paragraph" w:customStyle="1" w:styleId="FooterFirst">
    <w:name w:val="Footer First"/>
    <w:basedOn w:val="Footer"/>
    <w:rsid w:val="001111D8"/>
    <w:pPr>
      <w:pBdr>
        <w:top w:val="single" w:sz="6" w:space="2" w:color="auto"/>
      </w:pBdr>
      <w:spacing w:before="600"/>
    </w:pPr>
  </w:style>
  <w:style w:type="paragraph" w:customStyle="1" w:styleId="FooterEven">
    <w:name w:val="Footer Even"/>
    <w:basedOn w:val="Footer"/>
    <w:rsid w:val="001111D8"/>
    <w:pPr>
      <w:pBdr>
        <w:top w:val="single" w:sz="6" w:space="2" w:color="auto"/>
      </w:pBdr>
      <w:spacing w:before="600"/>
    </w:pPr>
  </w:style>
  <w:style w:type="paragraph" w:customStyle="1" w:styleId="FooterOdd">
    <w:name w:val="Footer Odd"/>
    <w:basedOn w:val="Footer"/>
    <w:rsid w:val="001111D8"/>
    <w:pPr>
      <w:pBdr>
        <w:top w:val="single" w:sz="6" w:space="2" w:color="auto"/>
      </w:pBdr>
      <w:spacing w:before="600"/>
    </w:pPr>
  </w:style>
  <w:style w:type="paragraph" w:customStyle="1" w:styleId="HeaderFirst">
    <w:name w:val="Header First"/>
    <w:basedOn w:val="Header"/>
    <w:rsid w:val="001111D8"/>
    <w:pPr>
      <w:pBdr>
        <w:top w:val="single" w:sz="6" w:space="2" w:color="auto"/>
      </w:pBdr>
      <w:jc w:val="right"/>
    </w:pPr>
  </w:style>
  <w:style w:type="paragraph" w:customStyle="1" w:styleId="HeaderEven">
    <w:name w:val="Header Even"/>
    <w:basedOn w:val="Header"/>
    <w:rsid w:val="001111D8"/>
    <w:pPr>
      <w:pBdr>
        <w:bottom w:val="single" w:sz="6" w:space="1" w:color="auto"/>
      </w:pBdr>
      <w:spacing w:after="600"/>
    </w:pPr>
  </w:style>
  <w:style w:type="paragraph" w:customStyle="1" w:styleId="HeaderOdd">
    <w:name w:val="Header Odd"/>
    <w:basedOn w:val="Header"/>
    <w:rsid w:val="001111D8"/>
    <w:pPr>
      <w:pBdr>
        <w:bottom w:val="single" w:sz="6" w:space="1" w:color="auto"/>
      </w:pBdr>
      <w:spacing w:after="600"/>
    </w:pPr>
  </w:style>
  <w:style w:type="paragraph" w:customStyle="1" w:styleId="ChapterSubtitle">
    <w:name w:val="Chapter Subtitle"/>
    <w:basedOn w:val="Subtitle"/>
    <w:rsid w:val="001111D8"/>
    <w:rPr>
      <w:b w:val="0"/>
      <w:bCs/>
    </w:rPr>
  </w:style>
  <w:style w:type="paragraph" w:styleId="Subtitle">
    <w:name w:val="Subtitle"/>
    <w:basedOn w:val="Title"/>
    <w:next w:val="BodyText"/>
    <w:link w:val="SubtitleChar"/>
    <w:qFormat/>
    <w:rsid w:val="001111D8"/>
    <w:pPr>
      <w:spacing w:before="60" w:after="120" w:line="340" w:lineRule="atLeast"/>
    </w:pPr>
    <w:rPr>
      <w:rFonts w:ascii="Arial" w:hAnsi="Arial"/>
      <w:spacing w:val="-16"/>
      <w:sz w:val="32"/>
    </w:rPr>
  </w:style>
  <w:style w:type="paragraph" w:styleId="Title">
    <w:name w:val="Title"/>
    <w:basedOn w:val="HeadingBase"/>
    <w:next w:val="Subtitle"/>
    <w:link w:val="TitleChar"/>
    <w:autoRedefine/>
    <w:qFormat/>
    <w:rsid w:val="004C0256"/>
    <w:pPr>
      <w:pageBreakBefore/>
      <w:spacing w:before="220" w:after="240" w:line="320" w:lineRule="atLeast"/>
      <w:ind w:left="0"/>
    </w:pPr>
    <w:rPr>
      <w:rFonts w:ascii="Arial Black" w:hAnsi="Arial Black"/>
      <w:b/>
      <w:spacing w:val="0"/>
      <w:sz w:val="40"/>
    </w:rPr>
  </w:style>
  <w:style w:type="paragraph" w:styleId="BodyTextIndent">
    <w:name w:val="Body Text Indent"/>
    <w:basedOn w:val="BodyText"/>
    <w:link w:val="BodyTextIndentChar"/>
    <w:rsid w:val="001111D8"/>
    <w:pPr>
      <w:spacing w:line="240" w:lineRule="auto"/>
      <w:ind w:left="993"/>
    </w:pPr>
  </w:style>
  <w:style w:type="paragraph" w:styleId="ListNumber5">
    <w:name w:val="List Number 5"/>
    <w:basedOn w:val="ListNumber"/>
    <w:rsid w:val="001111D8"/>
    <w:pPr>
      <w:numPr>
        <w:numId w:val="0"/>
      </w:numPr>
      <w:tabs>
        <w:tab w:val="num" w:pos="1559"/>
      </w:tabs>
      <w:ind w:left="2880" w:hanging="425"/>
    </w:pPr>
  </w:style>
  <w:style w:type="paragraph" w:styleId="ListNumber4">
    <w:name w:val="List Number 4"/>
    <w:basedOn w:val="ListNumber"/>
    <w:rsid w:val="001111D8"/>
    <w:pPr>
      <w:numPr>
        <w:numId w:val="9"/>
      </w:numPr>
      <w:tabs>
        <w:tab w:val="clear" w:pos="2835"/>
        <w:tab w:val="left" w:pos="1843"/>
      </w:tabs>
      <w:ind w:left="1843" w:hanging="283"/>
    </w:pPr>
  </w:style>
  <w:style w:type="paragraph" w:styleId="ListNumber3">
    <w:name w:val="List Number 3"/>
    <w:basedOn w:val="ListNumber"/>
    <w:rsid w:val="001111D8"/>
    <w:pPr>
      <w:numPr>
        <w:numId w:val="8"/>
      </w:numPr>
      <w:tabs>
        <w:tab w:val="clear" w:pos="1985"/>
        <w:tab w:val="left" w:pos="1560"/>
      </w:tabs>
      <w:ind w:left="1560" w:hanging="284"/>
    </w:pPr>
  </w:style>
  <w:style w:type="paragraph" w:styleId="ListBullet3">
    <w:name w:val="List Bullet 3"/>
    <w:basedOn w:val="ListBullet"/>
    <w:rsid w:val="001111D8"/>
    <w:pPr>
      <w:numPr>
        <w:numId w:val="16"/>
      </w:numPr>
      <w:tabs>
        <w:tab w:val="clear" w:pos="993"/>
        <w:tab w:val="clear" w:pos="1985"/>
        <w:tab w:val="left" w:pos="1560"/>
      </w:tabs>
      <w:ind w:left="1560" w:hanging="284"/>
      <w:jc w:val="left"/>
    </w:pPr>
  </w:style>
  <w:style w:type="paragraph" w:styleId="ListBullet4">
    <w:name w:val="List Bullet 4"/>
    <w:basedOn w:val="ListBullet"/>
    <w:rsid w:val="001111D8"/>
    <w:pPr>
      <w:numPr>
        <w:numId w:val="5"/>
      </w:numPr>
      <w:tabs>
        <w:tab w:val="clear" w:pos="993"/>
        <w:tab w:val="clear" w:pos="1985"/>
      </w:tabs>
      <w:ind w:left="1843" w:hanging="283"/>
    </w:pPr>
  </w:style>
  <w:style w:type="paragraph" w:styleId="List5">
    <w:name w:val="List 5"/>
    <w:basedOn w:val="List"/>
    <w:rsid w:val="001111D8"/>
    <w:pPr>
      <w:ind w:left="2880"/>
    </w:pPr>
  </w:style>
  <w:style w:type="paragraph" w:styleId="List4">
    <w:name w:val="List 4"/>
    <w:basedOn w:val="List"/>
    <w:rsid w:val="001111D8"/>
    <w:pPr>
      <w:ind w:left="2520"/>
    </w:pPr>
  </w:style>
  <w:style w:type="paragraph" w:styleId="List3">
    <w:name w:val="List 3"/>
    <w:basedOn w:val="List"/>
    <w:rsid w:val="001111D8"/>
    <w:pPr>
      <w:ind w:left="2160"/>
    </w:pPr>
  </w:style>
  <w:style w:type="paragraph" w:styleId="List2">
    <w:name w:val="List 2"/>
    <w:basedOn w:val="List"/>
    <w:rsid w:val="001111D8"/>
    <w:pPr>
      <w:ind w:left="1800"/>
    </w:pPr>
  </w:style>
  <w:style w:type="character" w:styleId="Emphasis">
    <w:name w:val="Emphasis"/>
    <w:qFormat/>
    <w:rsid w:val="001111D8"/>
    <w:rPr>
      <w:rFonts w:ascii="Arial Black" w:hAnsi="Arial Black"/>
      <w:spacing w:val="-4"/>
      <w:sz w:val="18"/>
    </w:rPr>
  </w:style>
  <w:style w:type="character" w:styleId="CommentReference">
    <w:name w:val="annotation reference"/>
    <w:rsid w:val="001111D8"/>
    <w:rPr>
      <w:rFonts w:ascii="Arial" w:hAnsi="Arial"/>
      <w:sz w:val="16"/>
    </w:rPr>
  </w:style>
  <w:style w:type="paragraph" w:styleId="CommentText">
    <w:name w:val="annotation text"/>
    <w:basedOn w:val="FootnoteBase"/>
    <w:link w:val="CommentTextChar"/>
    <w:rsid w:val="001111D8"/>
  </w:style>
  <w:style w:type="paragraph" w:styleId="ListNumber2">
    <w:name w:val="List Number 2"/>
    <w:basedOn w:val="ListNumber"/>
    <w:rsid w:val="001111D8"/>
    <w:pPr>
      <w:numPr>
        <w:numId w:val="7"/>
      </w:numPr>
      <w:tabs>
        <w:tab w:val="clear" w:pos="1494"/>
        <w:tab w:val="left" w:pos="1276"/>
      </w:tabs>
      <w:ind w:left="1276" w:hanging="283"/>
    </w:pPr>
  </w:style>
  <w:style w:type="paragraph" w:styleId="ListContinue">
    <w:name w:val="List Continue"/>
    <w:basedOn w:val="List"/>
    <w:rsid w:val="001111D8"/>
    <w:pPr>
      <w:ind w:firstLine="0"/>
    </w:pPr>
  </w:style>
  <w:style w:type="paragraph" w:styleId="ListContinue2">
    <w:name w:val="List Continue 2"/>
    <w:basedOn w:val="ListContinue"/>
    <w:rsid w:val="001111D8"/>
    <w:pPr>
      <w:ind w:left="2160"/>
    </w:pPr>
  </w:style>
  <w:style w:type="paragraph" w:styleId="ListContinue3">
    <w:name w:val="List Continue 3"/>
    <w:basedOn w:val="ListContinue"/>
    <w:rsid w:val="001111D8"/>
    <w:pPr>
      <w:ind w:left="2520"/>
    </w:pPr>
  </w:style>
  <w:style w:type="paragraph" w:styleId="ListContinue4">
    <w:name w:val="List Continue 4"/>
    <w:basedOn w:val="ListContinue"/>
    <w:rsid w:val="001111D8"/>
    <w:pPr>
      <w:ind w:left="2880"/>
    </w:pPr>
  </w:style>
  <w:style w:type="paragraph" w:styleId="ListContinue5">
    <w:name w:val="List Continue 5"/>
    <w:basedOn w:val="ListContinue"/>
    <w:rsid w:val="001111D8"/>
    <w:pPr>
      <w:ind w:left="3240"/>
    </w:pPr>
  </w:style>
  <w:style w:type="paragraph" w:styleId="NormalIndent">
    <w:name w:val="Normal Indent"/>
    <w:basedOn w:val="Normal"/>
    <w:rsid w:val="001111D8"/>
    <w:pPr>
      <w:ind w:left="1440"/>
    </w:pPr>
  </w:style>
  <w:style w:type="paragraph" w:customStyle="1" w:styleId="ReturnAddress">
    <w:name w:val="Return Address"/>
    <w:basedOn w:val="Normal"/>
    <w:rsid w:val="001111D8"/>
    <w:pPr>
      <w:keepLines/>
      <w:framePr w:w="5160" w:h="840" w:wrap="notBeside" w:vAnchor="page" w:hAnchor="page" w:x="6121" w:y="915" w:anchorLock="1"/>
      <w:tabs>
        <w:tab w:val="left" w:pos="2160"/>
      </w:tabs>
      <w:spacing w:line="160" w:lineRule="atLeast"/>
    </w:pPr>
    <w:rPr>
      <w:spacing w:val="0"/>
      <w:sz w:val="14"/>
    </w:rPr>
  </w:style>
  <w:style w:type="character" w:customStyle="1" w:styleId="Slogan">
    <w:name w:val="Slogan"/>
    <w:basedOn w:val="DefaultParagraphFont"/>
    <w:rsid w:val="001111D8"/>
    <w:rPr>
      <w:i/>
      <w:spacing w:val="-6"/>
      <w:sz w:val="24"/>
    </w:rPr>
  </w:style>
  <w:style w:type="paragraph" w:customStyle="1" w:styleId="PartSubtitle">
    <w:name w:val="Part Subtitle"/>
    <w:basedOn w:val="Normal"/>
    <w:next w:val="BodyText"/>
    <w:rsid w:val="001111D8"/>
    <w:pPr>
      <w:keepNext/>
      <w:spacing w:before="360" w:after="120"/>
    </w:pPr>
    <w:rPr>
      <w:i/>
      <w:kern w:val="28"/>
      <w:sz w:val="26"/>
    </w:rPr>
  </w:style>
  <w:style w:type="paragraph" w:styleId="TableofAuthorities">
    <w:name w:val="table of authorities"/>
    <w:basedOn w:val="Normal"/>
    <w:rsid w:val="001111D8"/>
    <w:pPr>
      <w:tabs>
        <w:tab w:val="right" w:leader="dot" w:pos="7560"/>
      </w:tabs>
      <w:ind w:left="1440" w:hanging="360"/>
    </w:pPr>
  </w:style>
  <w:style w:type="paragraph" w:styleId="TOAHeading">
    <w:name w:val="toa heading"/>
    <w:basedOn w:val="Normal"/>
    <w:next w:val="TableofAuthorities"/>
    <w:rsid w:val="001111D8"/>
    <w:pPr>
      <w:keepNext/>
      <w:spacing w:line="480" w:lineRule="atLeast"/>
    </w:pPr>
    <w:rPr>
      <w:rFonts w:ascii="Arial Black" w:hAnsi="Arial Black"/>
      <w:b/>
      <w:spacing w:val="-10"/>
      <w:kern w:val="28"/>
    </w:rPr>
  </w:style>
  <w:style w:type="paragraph" w:styleId="ListBullet5">
    <w:name w:val="List Bullet 5"/>
    <w:basedOn w:val="ListBullet"/>
    <w:autoRedefine/>
    <w:rsid w:val="001111D8"/>
    <w:pPr>
      <w:numPr>
        <w:numId w:val="0"/>
      </w:numPr>
      <w:ind w:left="2851" w:hanging="334"/>
    </w:pPr>
  </w:style>
  <w:style w:type="paragraph" w:customStyle="1" w:styleId="Listitems">
    <w:name w:val="List items"/>
    <w:basedOn w:val="BodyText"/>
    <w:rsid w:val="001111D8"/>
    <w:pPr>
      <w:ind w:left="2835" w:hanging="1758"/>
    </w:pPr>
  </w:style>
  <w:style w:type="paragraph" w:customStyle="1" w:styleId="3270">
    <w:name w:val="3270"/>
    <w:basedOn w:val="BodyText"/>
    <w:next w:val="Caption"/>
    <w:rsid w:val="001111D8"/>
    <w:pPr>
      <w:keepNext/>
      <w:keepLine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spacing w:after="0" w:line="240" w:lineRule="auto"/>
    </w:pPr>
    <w:rPr>
      <w:rFonts w:ascii="Courier New" w:hAnsi="Courier New"/>
      <w:spacing w:val="-20"/>
      <w:sz w:val="18"/>
    </w:rPr>
  </w:style>
  <w:style w:type="paragraph" w:customStyle="1" w:styleId="other">
    <w:name w:val="other"/>
    <w:basedOn w:val="Normal"/>
    <w:rsid w:val="001111D8"/>
    <w:pPr>
      <w:framePr w:hSpace="180" w:wrap="around" w:vAnchor="text" w:hAnchor="page" w:x="2189" w:y="-399"/>
      <w:tabs>
        <w:tab w:val="left" w:pos="-1094"/>
        <w:tab w:val="left" w:pos="-720"/>
        <w:tab w:val="left" w:pos="1"/>
        <w:tab w:val="left" w:pos="504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  <w:tab w:val="left" w:pos="18720"/>
      </w:tabs>
      <w:spacing w:line="287" w:lineRule="auto"/>
      <w:ind w:right="3351"/>
    </w:pPr>
    <w:rPr>
      <w:sz w:val="18"/>
    </w:rPr>
  </w:style>
  <w:style w:type="paragraph" w:customStyle="1" w:styleId="Tabela1">
    <w:name w:val="Tabela 1"/>
    <w:basedOn w:val="BodyText"/>
    <w:rsid w:val="001111D8"/>
    <w:pPr>
      <w:spacing w:before="6" w:after="6" w:line="240" w:lineRule="auto"/>
      <w:ind w:left="6" w:right="6"/>
    </w:pPr>
    <w:rPr>
      <w:color w:val="000000"/>
      <w:sz w:val="18"/>
    </w:rPr>
  </w:style>
  <w:style w:type="paragraph" w:customStyle="1" w:styleId="BodyPicture">
    <w:name w:val="Body Picture"/>
    <w:basedOn w:val="BodyText"/>
    <w:next w:val="BodyText"/>
    <w:autoRedefine/>
    <w:rsid w:val="001111D8"/>
    <w:pPr>
      <w:keepNext/>
      <w:spacing w:after="0" w:line="240" w:lineRule="auto"/>
      <w:ind w:left="1077"/>
    </w:pPr>
  </w:style>
  <w:style w:type="paragraph" w:customStyle="1" w:styleId="Cover">
    <w:name w:val="Cover"/>
    <w:basedOn w:val="HeadingBase"/>
    <w:next w:val="BodyText"/>
    <w:rsid w:val="001111D8"/>
    <w:rPr>
      <w:sz w:val="32"/>
    </w:rPr>
  </w:style>
  <w:style w:type="paragraph" w:customStyle="1" w:styleId="Primer">
    <w:name w:val="Primer"/>
    <w:basedOn w:val="BodyText"/>
    <w:autoRedefine/>
    <w:rsid w:val="001111D8"/>
    <w:pPr>
      <w:spacing w:after="60" w:line="240" w:lineRule="auto"/>
      <w:ind w:left="1871" w:hanging="794"/>
    </w:pPr>
    <w:rPr>
      <w:rFonts w:ascii="Courier New" w:hAnsi="Courier New"/>
      <w:sz w:val="18"/>
    </w:rPr>
  </w:style>
  <w:style w:type="paragraph" w:customStyle="1" w:styleId="HangingListBullet">
    <w:name w:val="Hanging List Bullet"/>
    <w:basedOn w:val="List"/>
    <w:autoRedefine/>
    <w:rsid w:val="001111D8"/>
    <w:pPr>
      <w:numPr>
        <w:numId w:val="4"/>
      </w:numPr>
      <w:tabs>
        <w:tab w:val="clear" w:pos="360"/>
        <w:tab w:val="clear" w:pos="1814"/>
        <w:tab w:val="clear" w:pos="4253"/>
        <w:tab w:val="left" w:pos="1454"/>
      </w:tabs>
      <w:ind w:left="3119" w:hanging="1985"/>
    </w:pPr>
  </w:style>
  <w:style w:type="paragraph" w:customStyle="1" w:styleId="HangingListBullet2">
    <w:name w:val="Hanging List Bullet 2"/>
    <w:basedOn w:val="HangingListBullet"/>
    <w:autoRedefine/>
    <w:rsid w:val="001111D8"/>
    <w:pPr>
      <w:numPr>
        <w:numId w:val="0"/>
      </w:numPr>
      <w:tabs>
        <w:tab w:val="clear" w:pos="1454"/>
        <w:tab w:val="left" w:pos="1761"/>
      </w:tabs>
      <w:ind w:left="3544" w:hanging="2104"/>
    </w:pPr>
  </w:style>
  <w:style w:type="paragraph" w:customStyle="1" w:styleId="hanging">
    <w:name w:val="hanging"/>
    <w:basedOn w:val="ListBullet"/>
    <w:rsid w:val="001111D8"/>
    <w:pPr>
      <w:numPr>
        <w:numId w:val="3"/>
      </w:numPr>
    </w:pPr>
  </w:style>
  <w:style w:type="paragraph" w:customStyle="1" w:styleId="ListBullet6">
    <w:name w:val="List Bullet 6"/>
    <w:basedOn w:val="ListBullet"/>
    <w:autoRedefine/>
    <w:rsid w:val="001111D8"/>
    <w:pPr>
      <w:numPr>
        <w:numId w:val="0"/>
      </w:numPr>
      <w:tabs>
        <w:tab w:val="left" w:pos="4111"/>
      </w:tabs>
      <w:ind w:left="4111" w:hanging="284"/>
    </w:pPr>
  </w:style>
  <w:style w:type="paragraph" w:customStyle="1" w:styleId="alineja10">
    <w:name w:val="alineja 1"/>
    <w:basedOn w:val="Normal"/>
    <w:rsid w:val="001111D8"/>
    <w:pPr>
      <w:numPr>
        <w:numId w:val="1"/>
      </w:numPr>
      <w:tabs>
        <w:tab w:val="clear" w:pos="360"/>
        <w:tab w:val="num" w:pos="284"/>
      </w:tabs>
      <w:ind w:left="284" w:hanging="284"/>
    </w:pPr>
  </w:style>
  <w:style w:type="paragraph" w:customStyle="1" w:styleId="alineja20">
    <w:name w:val="alineja 2"/>
    <w:basedOn w:val="alineja10"/>
    <w:rsid w:val="001111D8"/>
    <w:pPr>
      <w:numPr>
        <w:numId w:val="0"/>
      </w:numPr>
      <w:ind w:left="709" w:hanging="283"/>
    </w:pPr>
  </w:style>
  <w:style w:type="paragraph" w:customStyle="1" w:styleId="alineja3">
    <w:name w:val="alineja 3"/>
    <w:basedOn w:val="alineja20"/>
    <w:rsid w:val="001111D8"/>
  </w:style>
  <w:style w:type="paragraph" w:customStyle="1" w:styleId="clen">
    <w:name w:val="clen"/>
    <w:basedOn w:val="Normal"/>
    <w:next w:val="Normal"/>
    <w:rsid w:val="001111D8"/>
    <w:pPr>
      <w:keepNext/>
      <w:keepLines/>
      <w:numPr>
        <w:numId w:val="2"/>
      </w:numPr>
      <w:tabs>
        <w:tab w:val="clear" w:pos="361"/>
        <w:tab w:val="num" w:pos="284"/>
      </w:tabs>
      <w:spacing w:before="240"/>
      <w:ind w:left="284" w:firstLine="6"/>
      <w:jc w:val="center"/>
    </w:pPr>
  </w:style>
  <w:style w:type="paragraph" w:customStyle="1" w:styleId="gl1">
    <w:name w:val="gl1"/>
    <w:basedOn w:val="Normal"/>
    <w:next w:val="BodyText"/>
    <w:rsid w:val="001111D8"/>
    <w:pPr>
      <w:keepNext/>
      <w:spacing w:before="120" w:after="240"/>
      <w:ind w:left="709"/>
    </w:pPr>
    <w:rPr>
      <w:b/>
      <w:sz w:val="22"/>
    </w:rPr>
  </w:style>
  <w:style w:type="paragraph" w:styleId="PlainText">
    <w:name w:val="Plain Text"/>
    <w:basedOn w:val="Normal"/>
    <w:link w:val="PlainTextChar"/>
    <w:rsid w:val="001111D8"/>
    <w:rPr>
      <w:rFonts w:ascii="Courier New" w:hAnsi="Courier New" w:cs="Courier New"/>
    </w:rPr>
  </w:style>
  <w:style w:type="paragraph" w:customStyle="1" w:styleId="gl2">
    <w:name w:val="gl2"/>
    <w:basedOn w:val="gl1"/>
    <w:next w:val="BodyTextIndent"/>
    <w:rsid w:val="001111D8"/>
    <w:pPr>
      <w:ind w:left="1134"/>
    </w:pPr>
    <w:rPr>
      <w:iCs/>
    </w:rPr>
  </w:style>
  <w:style w:type="paragraph" w:customStyle="1" w:styleId="gl3">
    <w:name w:val="gl3"/>
    <w:basedOn w:val="gl2"/>
    <w:next w:val="Normal"/>
    <w:rsid w:val="001111D8"/>
    <w:pPr>
      <w:ind w:left="1559"/>
    </w:pPr>
  </w:style>
  <w:style w:type="paragraph" w:customStyle="1" w:styleId="normal1">
    <w:name w:val="normal1"/>
    <w:basedOn w:val="Normal"/>
    <w:rsid w:val="001111D8"/>
    <w:pPr>
      <w:tabs>
        <w:tab w:val="num" w:pos="426"/>
      </w:tabs>
      <w:ind w:left="426"/>
    </w:pPr>
  </w:style>
  <w:style w:type="paragraph" w:customStyle="1" w:styleId="normal2">
    <w:name w:val="normal2"/>
    <w:basedOn w:val="Normal"/>
    <w:rsid w:val="001111D8"/>
    <w:pPr>
      <w:numPr>
        <w:ilvl w:val="2"/>
        <w:numId w:val="10"/>
      </w:numPr>
      <w:tabs>
        <w:tab w:val="clear" w:pos="1224"/>
        <w:tab w:val="num" w:pos="851"/>
      </w:tabs>
      <w:ind w:left="851" w:firstLine="0"/>
    </w:pPr>
  </w:style>
  <w:style w:type="paragraph" w:customStyle="1" w:styleId="pp1">
    <w:name w:val="pp1"/>
    <w:basedOn w:val="Normal"/>
    <w:next w:val="Normal"/>
    <w:rsid w:val="001111D8"/>
    <w:pPr>
      <w:numPr>
        <w:numId w:val="11"/>
      </w:numPr>
    </w:pPr>
  </w:style>
  <w:style w:type="paragraph" w:styleId="BodyTextIndent2">
    <w:name w:val="Body Text Indent 2"/>
    <w:basedOn w:val="Normal"/>
    <w:link w:val="BodyTextIndent2Char"/>
    <w:rsid w:val="001111D8"/>
    <w:pPr>
      <w:spacing w:after="240"/>
      <w:ind w:left="1276"/>
    </w:pPr>
  </w:style>
  <w:style w:type="paragraph" w:styleId="BodyTextIndent3">
    <w:name w:val="Body Text Indent 3"/>
    <w:basedOn w:val="Normal"/>
    <w:link w:val="BodyTextIndent3Char"/>
    <w:rsid w:val="001111D8"/>
    <w:pPr>
      <w:spacing w:after="240"/>
      <w:ind w:left="1560"/>
    </w:pPr>
    <w:rPr>
      <w:szCs w:val="16"/>
    </w:rPr>
  </w:style>
  <w:style w:type="paragraph" w:styleId="BodyTextFirstIndent2">
    <w:name w:val="Body Text First Indent 2"/>
    <w:basedOn w:val="BodyTextIndent"/>
    <w:link w:val="BodyTextFirstIndent2Char"/>
    <w:rsid w:val="001111D8"/>
    <w:pPr>
      <w:spacing w:after="120"/>
      <w:ind w:left="283" w:firstLine="210"/>
      <w:jc w:val="left"/>
    </w:pPr>
  </w:style>
  <w:style w:type="paragraph" w:customStyle="1" w:styleId="Style1">
    <w:name w:val="Style1"/>
    <w:basedOn w:val="BodyTextFirstIndent2"/>
    <w:rsid w:val="001111D8"/>
  </w:style>
  <w:style w:type="character" w:styleId="Hyperlink">
    <w:name w:val="Hyperlink"/>
    <w:basedOn w:val="DefaultParagraphFont"/>
    <w:uiPriority w:val="99"/>
    <w:rsid w:val="001111D8"/>
    <w:rPr>
      <w:color w:val="0000FF"/>
      <w:u w:val="single"/>
    </w:rPr>
  </w:style>
  <w:style w:type="paragraph" w:customStyle="1" w:styleId="gl4">
    <w:name w:val="gl4"/>
    <w:basedOn w:val="gl3"/>
    <w:next w:val="BodyTextIndent3"/>
    <w:rsid w:val="001111D8"/>
    <w:pPr>
      <w:ind w:left="1985"/>
    </w:pPr>
    <w:rPr>
      <w:bCs/>
      <w:iCs w:val="0"/>
    </w:rPr>
  </w:style>
  <w:style w:type="paragraph" w:styleId="BlockText">
    <w:name w:val="Block Text"/>
    <w:basedOn w:val="Normal"/>
    <w:rsid w:val="001111D8"/>
    <w:pPr>
      <w:spacing w:after="120"/>
      <w:ind w:left="1440" w:right="1440"/>
    </w:pPr>
  </w:style>
  <w:style w:type="character" w:styleId="FollowedHyperlink">
    <w:name w:val="FollowedHyperlink"/>
    <w:basedOn w:val="DefaultParagraphFont"/>
    <w:uiPriority w:val="99"/>
    <w:rsid w:val="001111D8"/>
    <w:rPr>
      <w:color w:val="800080"/>
      <w:u w:val="single"/>
    </w:rPr>
  </w:style>
  <w:style w:type="paragraph" w:customStyle="1" w:styleId="Footer2">
    <w:name w:val="Footer 2"/>
    <w:basedOn w:val="Footer"/>
    <w:rsid w:val="001111D8"/>
    <w:pPr>
      <w:tabs>
        <w:tab w:val="clear" w:pos="8640"/>
        <w:tab w:val="right" w:pos="8505"/>
      </w:tabs>
      <w:ind w:left="0"/>
    </w:pPr>
    <w:rPr>
      <w:caps w:val="0"/>
      <w:sz w:val="12"/>
    </w:rPr>
  </w:style>
  <w:style w:type="paragraph" w:styleId="BalloonText">
    <w:name w:val="Balloon Text"/>
    <w:basedOn w:val="Normal"/>
    <w:link w:val="BalloonTextChar"/>
    <w:uiPriority w:val="99"/>
    <w:rsid w:val="001111D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1111D8"/>
    <w:rPr>
      <w:rFonts w:ascii="Tahoma" w:hAnsi="Tahoma" w:cs="Tahoma"/>
      <w:spacing w:val="-5"/>
      <w:sz w:val="16"/>
      <w:szCs w:val="16"/>
      <w:lang w:eastAsia="en-US"/>
    </w:rPr>
  </w:style>
  <w:style w:type="paragraph" w:styleId="DocumentMap">
    <w:name w:val="Document Map"/>
    <w:basedOn w:val="Normal"/>
    <w:link w:val="DocumentMapChar"/>
    <w:uiPriority w:val="99"/>
    <w:rsid w:val="001111D8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rsid w:val="001111D8"/>
    <w:rPr>
      <w:rFonts w:ascii="Tahoma" w:hAnsi="Tahoma" w:cs="Tahoma"/>
      <w:spacing w:val="-5"/>
      <w:sz w:val="16"/>
      <w:szCs w:val="16"/>
      <w:lang w:eastAsia="en-US"/>
    </w:rPr>
  </w:style>
  <w:style w:type="character" w:customStyle="1" w:styleId="BodyTextChar">
    <w:name w:val="Body Text Char"/>
    <w:aliases w:val="bt Char,I3Body Text Char,heading_txt Char,bodytxy2 Char,CV Body Text Char,One Page Summary Char,Bodytext Char,paragraph 2 Char,body indent Char,NoticeText-List Char,B Char,b Char,Paragraph second Char,Tempo Body Text Char,heading3 Char"/>
    <w:basedOn w:val="DefaultParagraphFont"/>
    <w:link w:val="BodyText"/>
    <w:rsid w:val="006C64A4"/>
    <w:rPr>
      <w:rFonts w:ascii="Arial" w:hAnsi="Arial"/>
      <w:lang w:eastAsia="en-US"/>
    </w:rPr>
  </w:style>
  <w:style w:type="character" w:customStyle="1" w:styleId="FootnoteBaseChar">
    <w:name w:val="Footnote Base Char"/>
    <w:basedOn w:val="DefaultParagraphFont"/>
    <w:link w:val="FootnoteBase"/>
    <w:rsid w:val="001E3682"/>
    <w:rPr>
      <w:rFonts w:ascii="Arial" w:hAnsi="Arial"/>
      <w:spacing w:val="-5"/>
      <w:sz w:val="16"/>
      <w:lang w:eastAsia="en-US"/>
    </w:rPr>
  </w:style>
  <w:style w:type="character" w:customStyle="1" w:styleId="CommentTextChar">
    <w:name w:val="Comment Text Char"/>
    <w:basedOn w:val="FootnoteBaseChar"/>
    <w:link w:val="CommentText"/>
    <w:rsid w:val="001E3682"/>
    <w:rPr>
      <w:rFonts w:ascii="Arial" w:hAnsi="Arial"/>
      <w:spacing w:val="-5"/>
      <w:sz w:val="16"/>
      <w:lang w:eastAsia="en-US"/>
    </w:rPr>
  </w:style>
  <w:style w:type="paragraph" w:styleId="ListParagraph">
    <w:name w:val="List Paragraph"/>
    <w:aliases w:val="Table of contents numbered,Liste - CTIE"/>
    <w:basedOn w:val="Normal"/>
    <w:link w:val="ListParagraphChar"/>
    <w:uiPriority w:val="34"/>
    <w:qFormat/>
    <w:rsid w:val="00130C81"/>
    <w:pPr>
      <w:ind w:left="720"/>
      <w:contextualSpacing/>
    </w:pPr>
  </w:style>
  <w:style w:type="character" w:customStyle="1" w:styleId="outputtext">
    <w:name w:val="outputtext"/>
    <w:basedOn w:val="DefaultParagraphFont"/>
    <w:rsid w:val="00B5442E"/>
  </w:style>
  <w:style w:type="table" w:styleId="TableGrid">
    <w:name w:val="Table Grid"/>
    <w:basedOn w:val="TableNormal"/>
    <w:uiPriority w:val="39"/>
    <w:rsid w:val="00B5442E"/>
    <w:pPr>
      <w:suppressAutoHyphens/>
    </w:pPr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mrea14">
    <w:name w:val="Tabela – mreža14"/>
    <w:basedOn w:val="TableNormal"/>
    <w:next w:val="TableGrid"/>
    <w:uiPriority w:val="59"/>
    <w:rsid w:val="00B5442E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aliases w:val="Headline 2 Char,H2 Char,Attribute Heading 2 Char,h2 Char,2 Char,Header 2 Char,l2 Char,Level 2 Head Char,heading 2 Char,l21 Char,l22 Char,l23 Char,l24 Char,l25 Char,l211 Char,l221 Char,l231 Char,l241 Char,l26 Char,l212 Char,l222 Char"/>
    <w:basedOn w:val="DefaultParagraphFont"/>
    <w:link w:val="Heading2"/>
    <w:rsid w:val="004C0256"/>
    <w:rPr>
      <w:rFonts w:ascii="Arial" w:hAnsi="Arial"/>
      <w:b/>
      <w:kern w:val="28"/>
      <w:sz w:val="24"/>
      <w:lang w:eastAsia="en-US"/>
    </w:rPr>
  </w:style>
  <w:style w:type="character" w:customStyle="1" w:styleId="ListParagraphChar">
    <w:name w:val="List Paragraph Char"/>
    <w:aliases w:val="Table of contents numbered Char,Liste - CTIE Char"/>
    <w:link w:val="ListParagraph"/>
    <w:uiPriority w:val="34"/>
    <w:qFormat/>
    <w:locked/>
    <w:rsid w:val="00B5442E"/>
    <w:rPr>
      <w:rFonts w:ascii="Arial" w:hAnsi="Arial"/>
      <w:spacing w:val="-5"/>
      <w:lang w:eastAsia="en-US"/>
    </w:rPr>
  </w:style>
  <w:style w:type="character" w:customStyle="1" w:styleId="panelgroup">
    <w:name w:val="panelgroup"/>
    <w:basedOn w:val="DefaultParagraphFont"/>
    <w:rsid w:val="00B5442E"/>
  </w:style>
  <w:style w:type="character" w:customStyle="1" w:styleId="FootnoteTextChar">
    <w:name w:val="Footnote Text Char"/>
    <w:basedOn w:val="DefaultParagraphFont"/>
    <w:link w:val="FootnoteText"/>
    <w:uiPriority w:val="99"/>
    <w:rsid w:val="00B5442E"/>
    <w:rPr>
      <w:rFonts w:ascii="Arial" w:hAnsi="Arial"/>
      <w:spacing w:val="-5"/>
      <w:sz w:val="16"/>
      <w:lang w:eastAsia="en-US"/>
    </w:rPr>
  </w:style>
  <w:style w:type="character" w:customStyle="1" w:styleId="Heading3Char">
    <w:name w:val="Heading 3 Char"/>
    <w:aliases w:val="h3 sub heading Char,C Sub-Sub/Italic Char,H3 Char,h3 Char,h31 Char,h32 Char,h33 Char,h34 Char,h35 Char,h36 Char,h37 Char,h38 Char,h39 Char,h310 Char,h311 Char,h312 Char,h313 Char,h314 Char,3rd level Char,3 Heading Char,3rdOrd (1.) Char"/>
    <w:basedOn w:val="DefaultParagraphFont"/>
    <w:link w:val="Heading3"/>
    <w:rsid w:val="004C0256"/>
    <w:rPr>
      <w:rFonts w:ascii="Arial" w:hAnsi="Arial"/>
      <w:b/>
      <w:kern w:val="28"/>
      <w:sz w:val="22"/>
      <w:szCs w:val="22"/>
      <w:lang w:eastAsia="en-US"/>
    </w:rPr>
  </w:style>
  <w:style w:type="paragraph" w:customStyle="1" w:styleId="Tekst">
    <w:name w:val="Tekst"/>
    <w:basedOn w:val="BodyText"/>
    <w:link w:val="TekstChar"/>
    <w:qFormat/>
    <w:rsid w:val="004C0256"/>
    <w:pPr>
      <w:spacing w:before="240"/>
    </w:pPr>
    <w:rPr>
      <w:szCs w:val="22"/>
    </w:rPr>
  </w:style>
  <w:style w:type="character" w:customStyle="1" w:styleId="TekstChar">
    <w:name w:val="Tekst Char"/>
    <w:basedOn w:val="BodyTextChar"/>
    <w:link w:val="Tekst"/>
    <w:rsid w:val="004C0256"/>
    <w:rPr>
      <w:rFonts w:ascii="Arial" w:hAnsi="Arial"/>
      <w:szCs w:val="22"/>
      <w:lang w:eastAsia="en-US"/>
    </w:rPr>
  </w:style>
  <w:style w:type="paragraph" w:customStyle="1" w:styleId="Alineja1">
    <w:name w:val="Alineja1"/>
    <w:basedOn w:val="Tekst"/>
    <w:link w:val="Alineja1Char"/>
    <w:qFormat/>
    <w:rsid w:val="00980263"/>
    <w:pPr>
      <w:numPr>
        <w:numId w:val="17"/>
      </w:numPr>
      <w:spacing w:before="120" w:after="120"/>
      <w:ind w:hanging="357"/>
    </w:pPr>
    <w:rPr>
      <w:lang w:eastAsia="sl-SI"/>
    </w:rPr>
  </w:style>
  <w:style w:type="character" w:customStyle="1" w:styleId="Alineja1Char">
    <w:name w:val="Alineja1 Char"/>
    <w:basedOn w:val="TekstChar"/>
    <w:link w:val="Alineja1"/>
    <w:rsid w:val="00980263"/>
    <w:rPr>
      <w:rFonts w:ascii="Arial" w:hAnsi="Arial"/>
      <w:szCs w:val="22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5523A"/>
    <w:pPr>
      <w:keepLines w:val="0"/>
      <w:spacing w:line="240" w:lineRule="auto"/>
    </w:pPr>
    <w:rPr>
      <w:b/>
      <w:bCs/>
      <w:sz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5523A"/>
    <w:rPr>
      <w:rFonts w:ascii="Arial" w:hAnsi="Arial"/>
      <w:b/>
      <w:bCs/>
      <w:spacing w:val="-5"/>
      <w:sz w:val="16"/>
      <w:lang w:eastAsia="en-US"/>
    </w:rPr>
  </w:style>
  <w:style w:type="paragraph" w:customStyle="1" w:styleId="Alineja2">
    <w:name w:val="Alineja2"/>
    <w:basedOn w:val="Alineja1"/>
    <w:link w:val="Alineja2Char"/>
    <w:qFormat/>
    <w:rsid w:val="00B2526D"/>
    <w:pPr>
      <w:numPr>
        <w:ilvl w:val="1"/>
      </w:numPr>
    </w:pPr>
  </w:style>
  <w:style w:type="paragraph" w:styleId="NoSpacing">
    <w:name w:val="No Spacing"/>
    <w:uiPriority w:val="1"/>
    <w:qFormat/>
    <w:rsid w:val="00E32BA3"/>
    <w:pPr>
      <w:ind w:left="288"/>
    </w:pPr>
    <w:rPr>
      <w:rFonts w:ascii="Arial" w:hAnsi="Arial"/>
      <w:spacing w:val="-5"/>
      <w:lang w:eastAsia="en-US"/>
    </w:rPr>
  </w:style>
  <w:style w:type="character" w:customStyle="1" w:styleId="Alineja2Char">
    <w:name w:val="Alineja2 Char"/>
    <w:basedOn w:val="Alineja1Char"/>
    <w:link w:val="Alineja2"/>
    <w:rsid w:val="00B2526D"/>
    <w:rPr>
      <w:rFonts w:ascii="Arial" w:hAnsi="Arial"/>
      <w:szCs w:val="22"/>
      <w:lang w:eastAsia="en-US"/>
    </w:rPr>
  </w:style>
  <w:style w:type="paragraph" w:customStyle="1" w:styleId="Default">
    <w:name w:val="Default"/>
    <w:rsid w:val="00D2536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Heading4Char">
    <w:name w:val="Heading 4 Char"/>
    <w:basedOn w:val="DefaultParagraphFont"/>
    <w:link w:val="Heading4"/>
    <w:rsid w:val="00F1513F"/>
    <w:rPr>
      <w:rFonts w:ascii="Arial" w:hAnsi="Arial"/>
      <w:b/>
      <w:bCs/>
      <w:spacing w:val="-4"/>
      <w:kern w:val="28"/>
      <w:sz w:val="22"/>
      <w:szCs w:val="22"/>
      <w:lang w:eastAsia="en-US"/>
    </w:rPr>
  </w:style>
  <w:style w:type="character" w:customStyle="1" w:styleId="Heading1Char">
    <w:name w:val="Heading 1 Char"/>
    <w:aliases w:val="A MAJOR/BOLD Char,t1 Char,Titolo capitolo Char,level 1 Char,Level 1 Head Char,H1 Char,heading 1 Char,U1 Char,PARA1 Char,heading1 Char,Titre 1-1 Char,Level 1 Char,Heading 1X Char,Heading1 Char,Heading 1 (NN) Char,h1 Char,A Char,OS1 Char"/>
    <w:basedOn w:val="DefaultParagraphFont"/>
    <w:link w:val="Heading1"/>
    <w:qFormat/>
    <w:rsid w:val="0034799F"/>
    <w:rPr>
      <w:rFonts w:ascii="Arial" w:hAnsi="Arial"/>
      <w:b/>
      <w:caps/>
      <w:color w:val="000000"/>
      <w:kern w:val="20"/>
      <w:sz w:val="24"/>
      <w:shd w:val="pct30" w:color="auto" w:fill="auto"/>
      <w:lang w:eastAsia="en-US"/>
    </w:rPr>
  </w:style>
  <w:style w:type="paragraph" w:customStyle="1" w:styleId="ZADEVA">
    <w:name w:val="ZADEVA"/>
    <w:basedOn w:val="Normal"/>
    <w:qFormat/>
    <w:rsid w:val="0085430A"/>
    <w:pPr>
      <w:tabs>
        <w:tab w:val="left" w:pos="1701"/>
      </w:tabs>
      <w:spacing w:line="260" w:lineRule="atLeast"/>
      <w:ind w:left="1701" w:hanging="1701"/>
    </w:pPr>
    <w:rPr>
      <w:b/>
      <w:spacing w:val="0"/>
      <w:szCs w:val="24"/>
      <w:lang w:val="it-IT"/>
    </w:rPr>
  </w:style>
  <w:style w:type="character" w:customStyle="1" w:styleId="Heading5Char">
    <w:name w:val="Heading 5 Char"/>
    <w:basedOn w:val="DefaultParagraphFont"/>
    <w:link w:val="Heading5"/>
    <w:rsid w:val="0057521D"/>
    <w:rPr>
      <w:rFonts w:ascii="Arial" w:hAnsi="Arial"/>
      <w:spacing w:val="-4"/>
      <w:kern w:val="28"/>
      <w:lang w:eastAsia="en-US"/>
    </w:rPr>
  </w:style>
  <w:style w:type="character" w:customStyle="1" w:styleId="Heading6Char">
    <w:name w:val="Heading 6 Char"/>
    <w:basedOn w:val="DefaultParagraphFont"/>
    <w:link w:val="Heading6"/>
    <w:rsid w:val="0057521D"/>
    <w:rPr>
      <w:rFonts w:ascii="Arial" w:hAnsi="Arial"/>
      <w:i/>
      <w:spacing w:val="-4"/>
      <w:kern w:val="28"/>
      <w:lang w:eastAsia="en-US"/>
    </w:rPr>
  </w:style>
  <w:style w:type="character" w:customStyle="1" w:styleId="Heading7Char">
    <w:name w:val="Heading 7 Char"/>
    <w:basedOn w:val="DefaultParagraphFont"/>
    <w:link w:val="Heading7"/>
    <w:rsid w:val="0057521D"/>
    <w:rPr>
      <w:rFonts w:ascii="Arial" w:hAnsi="Arial"/>
      <w:spacing w:val="-4"/>
      <w:kern w:val="28"/>
      <w:lang w:eastAsia="en-US"/>
    </w:rPr>
  </w:style>
  <w:style w:type="character" w:customStyle="1" w:styleId="Heading8Char">
    <w:name w:val="Heading 8 Char"/>
    <w:basedOn w:val="DefaultParagraphFont"/>
    <w:link w:val="Heading8"/>
    <w:rsid w:val="0057521D"/>
    <w:rPr>
      <w:rFonts w:ascii="Arial" w:hAnsi="Arial"/>
      <w:i/>
      <w:spacing w:val="-4"/>
      <w:kern w:val="28"/>
      <w:sz w:val="18"/>
      <w:lang w:eastAsia="en-US"/>
    </w:rPr>
  </w:style>
  <w:style w:type="character" w:customStyle="1" w:styleId="Heading9Char">
    <w:name w:val="Heading 9 Char"/>
    <w:basedOn w:val="DefaultParagraphFont"/>
    <w:link w:val="Heading9"/>
    <w:rsid w:val="0057521D"/>
    <w:rPr>
      <w:rFonts w:ascii="Arial" w:hAnsi="Arial"/>
      <w:spacing w:val="-4"/>
      <w:kern w:val="28"/>
      <w:sz w:val="18"/>
      <w:lang w:eastAsia="en-US"/>
    </w:rPr>
  </w:style>
  <w:style w:type="character" w:customStyle="1" w:styleId="FooterChar">
    <w:name w:val="Footer Char"/>
    <w:basedOn w:val="DefaultParagraphFont"/>
    <w:link w:val="Footer"/>
    <w:rsid w:val="0057521D"/>
    <w:rPr>
      <w:rFonts w:ascii="Arial" w:hAnsi="Arial"/>
      <w:caps/>
      <w:sz w:val="15"/>
      <w:lang w:eastAsia="en-US"/>
    </w:rPr>
  </w:style>
  <w:style w:type="character" w:customStyle="1" w:styleId="HeaderChar">
    <w:name w:val="Header Char"/>
    <w:basedOn w:val="DefaultParagraphFont"/>
    <w:link w:val="Header"/>
    <w:rsid w:val="0057521D"/>
    <w:rPr>
      <w:rFonts w:ascii="Arial" w:hAnsi="Arial"/>
      <w:caps/>
      <w:sz w:val="15"/>
      <w:lang w:eastAsia="en-US"/>
    </w:rPr>
  </w:style>
  <w:style w:type="character" w:customStyle="1" w:styleId="MessageHeaderChar">
    <w:name w:val="Message Header Char"/>
    <w:basedOn w:val="DefaultParagraphFont"/>
    <w:link w:val="MessageHeader"/>
    <w:rsid w:val="0057521D"/>
    <w:rPr>
      <w:rFonts w:ascii="Arial" w:hAnsi="Arial"/>
      <w:sz w:val="22"/>
      <w:lang w:eastAsia="en-US"/>
    </w:rPr>
  </w:style>
  <w:style w:type="character" w:customStyle="1" w:styleId="EndnoteTextChar">
    <w:name w:val="Endnote Text Char"/>
    <w:basedOn w:val="DefaultParagraphFont"/>
    <w:link w:val="EndnoteText"/>
    <w:rsid w:val="0057521D"/>
    <w:rPr>
      <w:rFonts w:ascii="Arial" w:hAnsi="Arial"/>
      <w:spacing w:val="-5"/>
      <w:sz w:val="16"/>
      <w:lang w:eastAsia="en-US"/>
    </w:rPr>
  </w:style>
  <w:style w:type="character" w:customStyle="1" w:styleId="MacroTextChar">
    <w:name w:val="Macro Text Char"/>
    <w:basedOn w:val="DefaultParagraphFont"/>
    <w:link w:val="MacroText"/>
    <w:rsid w:val="0057521D"/>
    <w:rPr>
      <w:rFonts w:ascii="Courier New" w:hAnsi="Courier New"/>
      <w:spacing w:val="-5"/>
      <w:lang w:eastAsia="en-US"/>
    </w:rPr>
  </w:style>
  <w:style w:type="character" w:customStyle="1" w:styleId="SubtitleChar">
    <w:name w:val="Subtitle Char"/>
    <w:basedOn w:val="DefaultParagraphFont"/>
    <w:link w:val="Subtitle"/>
    <w:rsid w:val="0057521D"/>
    <w:rPr>
      <w:rFonts w:ascii="Arial" w:hAnsi="Arial"/>
      <w:b/>
      <w:spacing w:val="-16"/>
      <w:kern w:val="28"/>
      <w:sz w:val="32"/>
      <w:lang w:eastAsia="en-US"/>
    </w:rPr>
  </w:style>
  <w:style w:type="character" w:customStyle="1" w:styleId="TitleChar">
    <w:name w:val="Title Char"/>
    <w:basedOn w:val="DefaultParagraphFont"/>
    <w:link w:val="Title"/>
    <w:rsid w:val="0057521D"/>
    <w:rPr>
      <w:rFonts w:ascii="Arial Black" w:hAnsi="Arial Black"/>
      <w:b/>
      <w:kern w:val="28"/>
      <w:sz w:val="40"/>
      <w:lang w:eastAsia="en-US"/>
    </w:rPr>
  </w:style>
  <w:style w:type="character" w:customStyle="1" w:styleId="BodyTextIndentChar">
    <w:name w:val="Body Text Indent Char"/>
    <w:basedOn w:val="DefaultParagraphFont"/>
    <w:link w:val="BodyTextIndent"/>
    <w:rsid w:val="0057521D"/>
    <w:rPr>
      <w:rFonts w:ascii="Arial" w:hAnsi="Arial"/>
      <w:lang w:eastAsia="en-US"/>
    </w:rPr>
  </w:style>
  <w:style w:type="character" w:customStyle="1" w:styleId="PlainTextChar">
    <w:name w:val="Plain Text Char"/>
    <w:basedOn w:val="DefaultParagraphFont"/>
    <w:link w:val="PlainText"/>
    <w:rsid w:val="0057521D"/>
    <w:rPr>
      <w:rFonts w:ascii="Courier New" w:hAnsi="Courier New" w:cs="Courier New"/>
      <w:spacing w:val="-5"/>
      <w:lang w:eastAsia="en-US"/>
    </w:rPr>
  </w:style>
  <w:style w:type="character" w:customStyle="1" w:styleId="BodyTextIndent2Char">
    <w:name w:val="Body Text Indent 2 Char"/>
    <w:basedOn w:val="DefaultParagraphFont"/>
    <w:link w:val="BodyTextIndent2"/>
    <w:rsid w:val="0057521D"/>
    <w:rPr>
      <w:rFonts w:ascii="Arial" w:hAnsi="Arial"/>
      <w:spacing w:val="-5"/>
      <w:lang w:eastAsia="en-US"/>
    </w:rPr>
  </w:style>
  <w:style w:type="character" w:customStyle="1" w:styleId="BodyTextIndent3Char">
    <w:name w:val="Body Text Indent 3 Char"/>
    <w:basedOn w:val="DefaultParagraphFont"/>
    <w:link w:val="BodyTextIndent3"/>
    <w:rsid w:val="0057521D"/>
    <w:rPr>
      <w:rFonts w:ascii="Arial" w:hAnsi="Arial"/>
      <w:spacing w:val="-5"/>
      <w:szCs w:val="16"/>
      <w:lang w:eastAsia="en-US"/>
    </w:rPr>
  </w:style>
  <w:style w:type="character" w:customStyle="1" w:styleId="BodyTextFirstIndent2Char">
    <w:name w:val="Body Text First Indent 2 Char"/>
    <w:basedOn w:val="BodyTextIndentChar"/>
    <w:link w:val="BodyTextFirstIndent2"/>
    <w:rsid w:val="0057521D"/>
    <w:rPr>
      <w:rFonts w:ascii="Arial" w:hAnsi="Arial"/>
      <w:lang w:eastAsia="en-US"/>
    </w:rPr>
  </w:style>
  <w:style w:type="paragraph" w:customStyle="1" w:styleId="Odstavek">
    <w:name w:val="Odstavek"/>
    <w:basedOn w:val="Normal"/>
    <w:link w:val="OdstavekChar"/>
    <w:qFormat/>
    <w:rsid w:val="005D0EA0"/>
    <w:pPr>
      <w:spacing w:after="240" w:line="240" w:lineRule="atLeast"/>
      <w:ind w:left="737"/>
    </w:pPr>
    <w:rPr>
      <w:rFonts w:eastAsiaTheme="minorHAnsi" w:cs="Arial"/>
      <w:spacing w:val="0"/>
      <w:lang w:eastAsia="sl-SI"/>
    </w:rPr>
  </w:style>
  <w:style w:type="character" w:customStyle="1" w:styleId="OdstavekChar">
    <w:name w:val="Odstavek Char"/>
    <w:basedOn w:val="DefaultParagraphFont"/>
    <w:link w:val="Odstavek"/>
    <w:qFormat/>
    <w:rsid w:val="005D0EA0"/>
    <w:rPr>
      <w:rFonts w:ascii="Arial" w:eastAsiaTheme="minorHAnsi" w:hAnsi="Arial" w:cs="Arial"/>
    </w:rPr>
  </w:style>
  <w:style w:type="character" w:styleId="UnresolvedMention">
    <w:name w:val="Unresolved Mention"/>
    <w:basedOn w:val="DefaultParagraphFont"/>
    <w:uiPriority w:val="99"/>
    <w:semiHidden/>
    <w:unhideWhenUsed/>
    <w:rsid w:val="005D0EA0"/>
    <w:rPr>
      <w:color w:val="605E5C"/>
      <w:shd w:val="clear" w:color="auto" w:fill="E1DFDD"/>
    </w:rPr>
  </w:style>
  <w:style w:type="paragraph" w:customStyle="1" w:styleId="level2overv">
    <w:name w:val="level2_overv"/>
    <w:basedOn w:val="Normal"/>
    <w:autoRedefine/>
    <w:rsid w:val="002F7A4A"/>
    <w:pPr>
      <w:numPr>
        <w:ilvl w:val="12"/>
      </w:numPr>
      <w:tabs>
        <w:tab w:val="left" w:pos="0"/>
        <w:tab w:val="left" w:pos="567"/>
        <w:tab w:val="left" w:pos="851"/>
        <w:tab w:val="left" w:pos="1134"/>
        <w:tab w:val="right" w:pos="6804"/>
        <w:tab w:val="left" w:pos="7088"/>
        <w:tab w:val="left" w:pos="7938"/>
      </w:tabs>
      <w:ind w:left="709" w:hanging="709"/>
    </w:pPr>
    <w:rPr>
      <w:rFonts w:ascii="Courier New" w:hAnsi="Courier New" w:cs="Courier New"/>
      <w:spacing w:val="0"/>
      <w:sz w:val="22"/>
      <w:lang w:val="pt-PT" w:eastAsia="sl-SI"/>
    </w:rPr>
  </w:style>
  <w:style w:type="paragraph" w:customStyle="1" w:styleId="Condition">
    <w:name w:val="Condition"/>
    <w:autoRedefine/>
    <w:rsid w:val="002F7A4A"/>
    <w:pPr>
      <w:keepLines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</w:tabs>
      <w:spacing w:line="260" w:lineRule="atLeast"/>
    </w:pPr>
    <w:rPr>
      <w:rFonts w:ascii="Courier New" w:hAnsi="Courier New" w:cs="Courier New"/>
      <w:sz w:val="22"/>
      <w:szCs w:val="22"/>
      <w:lang w:val="en-GB" w:eastAsia="ko-KR"/>
    </w:rPr>
  </w:style>
  <w:style w:type="character" w:styleId="PlaceholderText">
    <w:name w:val="Placeholder Text"/>
    <w:basedOn w:val="DefaultParagraphFont"/>
    <w:uiPriority w:val="99"/>
    <w:rsid w:val="002F7A4A"/>
    <w:rPr>
      <w:color w:val="808080"/>
    </w:rPr>
  </w:style>
  <w:style w:type="paragraph" w:customStyle="1" w:styleId="Navadno">
    <w:name w:val="Navadno"/>
    <w:basedOn w:val="Normal"/>
    <w:link w:val="NavadnoZnak"/>
    <w:rsid w:val="002F7A4A"/>
    <w:pPr>
      <w:ind w:left="0"/>
    </w:pPr>
    <w:rPr>
      <w:rFonts w:ascii="Times New Roman" w:hAnsi="Times New Roman"/>
      <w:spacing w:val="0"/>
      <w:sz w:val="22"/>
      <w:lang w:eastAsia="sl-SI"/>
    </w:rPr>
  </w:style>
  <w:style w:type="character" w:customStyle="1" w:styleId="NavadnoZnak">
    <w:name w:val="Navadno Znak"/>
    <w:link w:val="Navadno"/>
    <w:rsid w:val="002F7A4A"/>
    <w:rPr>
      <w:sz w:val="22"/>
    </w:rPr>
  </w:style>
  <w:style w:type="table" w:customStyle="1" w:styleId="TableGridLight1">
    <w:name w:val="Table Grid Light1"/>
    <w:basedOn w:val="TableNormal"/>
    <w:uiPriority w:val="40"/>
    <w:rsid w:val="002F7A4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Alineazaodstavkom">
    <w:name w:val="Alinea za odstavkom"/>
    <w:basedOn w:val="Normal"/>
    <w:link w:val="AlineazaodstavkomZnak"/>
    <w:qFormat/>
    <w:rsid w:val="002F7A4A"/>
    <w:pPr>
      <w:keepNext/>
      <w:keepLines/>
      <w:overflowPunct w:val="0"/>
      <w:autoSpaceDE w:val="0"/>
      <w:autoSpaceDN w:val="0"/>
      <w:adjustRightInd w:val="0"/>
      <w:spacing w:line="200" w:lineRule="exact"/>
      <w:ind w:left="0"/>
      <w:jc w:val="both"/>
      <w:textAlignment w:val="baseline"/>
    </w:pPr>
    <w:rPr>
      <w:spacing w:val="0"/>
      <w:sz w:val="22"/>
      <w:szCs w:val="22"/>
    </w:rPr>
  </w:style>
  <w:style w:type="character" w:customStyle="1" w:styleId="AlineazaodstavkomZnak">
    <w:name w:val="Alinea za odstavkom Znak"/>
    <w:link w:val="Alineazaodstavkom"/>
    <w:rsid w:val="002F7A4A"/>
    <w:rPr>
      <w:rFonts w:ascii="Arial" w:hAnsi="Arial"/>
      <w:sz w:val="22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2F7A4A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paragraph" w:customStyle="1" w:styleId="Osnova">
    <w:name w:val="Osnova"/>
    <w:basedOn w:val="Normal"/>
    <w:rsid w:val="002F7A4A"/>
    <w:pPr>
      <w:spacing w:before="60" w:after="120"/>
      <w:ind w:left="0"/>
      <w:jc w:val="both"/>
    </w:pPr>
    <w:rPr>
      <w:rFonts w:ascii="Times New Roman" w:hAnsi="Times New Roman"/>
      <w:spacing w:val="0"/>
      <w:sz w:val="22"/>
      <w:lang w:eastAsia="sl-SI"/>
    </w:rPr>
  </w:style>
  <w:style w:type="paragraph" w:styleId="TOCHeading">
    <w:name w:val="TOC Heading"/>
    <w:basedOn w:val="Heading1"/>
    <w:next w:val="Normal"/>
    <w:uiPriority w:val="39"/>
    <w:unhideWhenUsed/>
    <w:qFormat/>
    <w:rsid w:val="002F7A4A"/>
    <w:pPr>
      <w:numPr>
        <w:ilvl w:val="0"/>
        <w:numId w:val="0"/>
      </w:num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auto"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kern w:val="0"/>
      <w:sz w:val="32"/>
      <w:szCs w:val="32"/>
      <w:lang w:val="en-US" w:eastAsia="sl-SI"/>
    </w:rPr>
  </w:style>
  <w:style w:type="table" w:customStyle="1" w:styleId="Tabela-mrea">
    <w:name w:val="Tabela - mreža"/>
    <w:basedOn w:val="TableNormal"/>
    <w:rsid w:val="002F7A4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ableHeading">
    <w:name w:val="Table Heading"/>
    <w:basedOn w:val="Normal"/>
    <w:qFormat/>
    <w:rsid w:val="002F7A4A"/>
    <w:pPr>
      <w:widowControl w:val="0"/>
      <w:autoSpaceDE w:val="0"/>
      <w:autoSpaceDN w:val="0"/>
      <w:adjustRightInd w:val="0"/>
      <w:ind w:left="0"/>
    </w:pPr>
    <w:rPr>
      <w:rFonts w:cs="Arial"/>
      <w:b/>
      <w:bCs/>
      <w:spacing w:val="0"/>
      <w:lang w:val="en-US"/>
    </w:rPr>
  </w:style>
  <w:style w:type="paragraph" w:customStyle="1" w:styleId="Table10">
    <w:name w:val="Table 10"/>
    <w:qFormat/>
    <w:rsid w:val="002F7A4A"/>
    <w:pPr>
      <w:tabs>
        <w:tab w:val="left" w:pos="567"/>
        <w:tab w:val="left" w:pos="1134"/>
        <w:tab w:val="left" w:pos="1701"/>
      </w:tabs>
      <w:spacing w:before="40" w:after="40"/>
    </w:pPr>
    <w:rPr>
      <w:lang w:val="en-GB" w:eastAsia="en-US"/>
    </w:rPr>
  </w:style>
  <w:style w:type="paragraph" w:customStyle="1" w:styleId="Headingx1">
    <w:name w:val="Headingx 1"/>
    <w:basedOn w:val="Heading1"/>
    <w:rsid w:val="002F7A4A"/>
    <w:pPr>
      <w:keepLines w:val="0"/>
      <w:pageBreakBefore/>
      <w:numPr>
        <w:ilvl w:val="0"/>
        <w:numId w:val="25"/>
      </w:num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auto"/>
      <w:tabs>
        <w:tab w:val="left" w:pos="567"/>
      </w:tabs>
      <w:spacing w:before="120" w:line="240" w:lineRule="auto"/>
      <w:jc w:val="both"/>
    </w:pPr>
    <w:rPr>
      <w:rFonts w:ascii="Times New Roman" w:hAnsi="Times New Roman"/>
      <w:caps w:val="0"/>
      <w:color w:val="auto"/>
      <w:kern w:val="0"/>
      <w:sz w:val="32"/>
      <w:szCs w:val="32"/>
      <w:lang w:val="en-GB"/>
    </w:rPr>
  </w:style>
  <w:style w:type="paragraph" w:customStyle="1" w:styleId="DDVISNormal">
    <w:name w:val="DDV_IS_Normal"/>
    <w:link w:val="DDVISNormalZnak"/>
    <w:rsid w:val="002F7A4A"/>
    <w:rPr>
      <w:rFonts w:ascii="Arial" w:hAnsi="Arial"/>
      <w:lang w:eastAsia="en-US"/>
    </w:rPr>
  </w:style>
  <w:style w:type="character" w:customStyle="1" w:styleId="DDVISNormalZnak">
    <w:name w:val="DDV_IS_Normal Znak"/>
    <w:link w:val="DDVISNormal"/>
    <w:rsid w:val="002F7A4A"/>
    <w:rPr>
      <w:rFonts w:ascii="Arial" w:hAnsi="Arial"/>
      <w:lang w:eastAsia="en-US"/>
    </w:rPr>
  </w:style>
  <w:style w:type="paragraph" w:customStyle="1" w:styleId="msonormal0">
    <w:name w:val="msonormal"/>
    <w:basedOn w:val="Normal"/>
    <w:rsid w:val="002F7A4A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paragraph" w:customStyle="1" w:styleId="CM1">
    <w:name w:val="CM1"/>
    <w:basedOn w:val="Normal"/>
    <w:uiPriority w:val="99"/>
    <w:rsid w:val="002F7A4A"/>
    <w:pPr>
      <w:autoSpaceDE w:val="0"/>
      <w:autoSpaceDN w:val="0"/>
      <w:ind w:left="0"/>
    </w:pPr>
    <w:rPr>
      <w:rFonts w:ascii="EUAlbertina" w:eastAsiaTheme="minorHAnsi" w:hAnsi="EUAlbertina"/>
      <w:spacing w:val="0"/>
      <w:sz w:val="24"/>
      <w:szCs w:val="24"/>
      <w:lang w:eastAsia="sl-SI"/>
    </w:rPr>
  </w:style>
  <w:style w:type="paragraph" w:customStyle="1" w:styleId="CM4">
    <w:name w:val="CM4"/>
    <w:basedOn w:val="Normal"/>
    <w:uiPriority w:val="99"/>
    <w:rsid w:val="002F7A4A"/>
    <w:pPr>
      <w:autoSpaceDE w:val="0"/>
      <w:autoSpaceDN w:val="0"/>
      <w:ind w:left="0"/>
    </w:pPr>
    <w:rPr>
      <w:rFonts w:ascii="EUAlbertina" w:eastAsiaTheme="minorHAnsi" w:hAnsi="EUAlbertina"/>
      <w:spacing w:val="0"/>
      <w:sz w:val="24"/>
      <w:szCs w:val="24"/>
      <w:lang w:eastAsia="sl-SI"/>
    </w:rPr>
  </w:style>
  <w:style w:type="character" w:customStyle="1" w:styleId="tlid-translation">
    <w:name w:val="tlid-translation"/>
    <w:basedOn w:val="DefaultParagraphFont"/>
    <w:qFormat/>
    <w:rsid w:val="002F7A4A"/>
  </w:style>
  <w:style w:type="character" w:customStyle="1" w:styleId="lang">
    <w:name w:val="lang"/>
    <w:basedOn w:val="DefaultParagraphFont"/>
    <w:qFormat/>
    <w:rsid w:val="002F7A4A"/>
  </w:style>
  <w:style w:type="character" w:customStyle="1" w:styleId="ParagraphChar">
    <w:name w:val="Paragraph Char"/>
    <w:link w:val="Paragraph"/>
    <w:qFormat/>
    <w:rsid w:val="002F7A4A"/>
    <w:rPr>
      <w:rFonts w:ascii="Calibri" w:hAnsi="Calibri"/>
      <w:spacing w:val="-5"/>
      <w:sz w:val="22"/>
      <w:szCs w:val="22"/>
    </w:rPr>
  </w:style>
  <w:style w:type="paragraph" w:customStyle="1" w:styleId="Paragraph">
    <w:name w:val="Paragraph"/>
    <w:basedOn w:val="ListParagraph"/>
    <w:link w:val="ParagraphChar"/>
    <w:qFormat/>
    <w:rsid w:val="002F7A4A"/>
    <w:pPr>
      <w:suppressAutoHyphens/>
      <w:spacing w:after="240"/>
    </w:pPr>
    <w:rPr>
      <w:rFonts w:ascii="Calibri" w:hAnsi="Calibri"/>
      <w:sz w:val="22"/>
      <w:szCs w:val="22"/>
      <w:lang w:eastAsia="sl-SI"/>
    </w:rPr>
  </w:style>
  <w:style w:type="paragraph" w:styleId="Revision">
    <w:name w:val="Revision"/>
    <w:hidden/>
    <w:uiPriority w:val="99"/>
    <w:semiHidden/>
    <w:rsid w:val="002F7A4A"/>
    <w:rPr>
      <w:rFonts w:ascii="Arial" w:hAnsi="Arial"/>
      <w:spacing w:val="-5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120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9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4.png"/><Relationship Id="rId21" Type="http://schemas.openxmlformats.org/officeDocument/2006/relationships/oleObject" Target="embeddings/oleObject1.bin"/><Relationship Id="rId42" Type="http://schemas.openxmlformats.org/officeDocument/2006/relationships/image" Target="media/image20.png"/><Relationship Id="rId47" Type="http://schemas.openxmlformats.org/officeDocument/2006/relationships/image" Target="media/image25.png"/><Relationship Id="rId63" Type="http://schemas.openxmlformats.org/officeDocument/2006/relationships/image" Target="media/image41.png"/><Relationship Id="rId68" Type="http://schemas.openxmlformats.org/officeDocument/2006/relationships/image" Target="media/image46.png"/><Relationship Id="rId84" Type="http://schemas.openxmlformats.org/officeDocument/2006/relationships/image" Target="media/image60.png"/><Relationship Id="rId16" Type="http://schemas.openxmlformats.org/officeDocument/2006/relationships/hyperlink" Target="http://www.w3.org/TR/2001/REC-xml-c14n-20010315" TargetMode="External"/><Relationship Id="rId11" Type="http://schemas.openxmlformats.org/officeDocument/2006/relationships/footer" Target="footer1.xml"/><Relationship Id="rId32" Type="http://schemas.openxmlformats.org/officeDocument/2006/relationships/image" Target="media/image10.png"/><Relationship Id="rId37" Type="http://schemas.openxmlformats.org/officeDocument/2006/relationships/image" Target="media/image15.png"/><Relationship Id="rId53" Type="http://schemas.openxmlformats.org/officeDocument/2006/relationships/image" Target="media/image31.png"/><Relationship Id="rId58" Type="http://schemas.openxmlformats.org/officeDocument/2006/relationships/image" Target="media/image36.png"/><Relationship Id="rId74" Type="http://schemas.openxmlformats.org/officeDocument/2006/relationships/image" Target="media/image52.png"/><Relationship Id="rId79" Type="http://schemas.openxmlformats.org/officeDocument/2006/relationships/image" Target="media/image55.png"/><Relationship Id="rId5" Type="http://schemas.openxmlformats.org/officeDocument/2006/relationships/numbering" Target="numbering.xml"/><Relationship Id="rId19" Type="http://schemas.openxmlformats.org/officeDocument/2006/relationships/hyperlink" Target="http://www.si-tsa.si/" TargetMode="External"/><Relationship Id="rId14" Type="http://schemas.openxmlformats.org/officeDocument/2006/relationships/hyperlink" Target="http://www.w3.org/" TargetMode="External"/><Relationship Id="rId22" Type="http://schemas.openxmlformats.org/officeDocument/2006/relationships/image" Target="media/image2.emf"/><Relationship Id="rId27" Type="http://schemas.openxmlformats.org/officeDocument/2006/relationships/image" Target="media/image5.png"/><Relationship Id="rId30" Type="http://schemas.openxmlformats.org/officeDocument/2006/relationships/image" Target="media/image8.png"/><Relationship Id="rId35" Type="http://schemas.openxmlformats.org/officeDocument/2006/relationships/image" Target="media/image13.png"/><Relationship Id="rId43" Type="http://schemas.openxmlformats.org/officeDocument/2006/relationships/image" Target="media/image21.png"/><Relationship Id="rId48" Type="http://schemas.openxmlformats.org/officeDocument/2006/relationships/image" Target="media/image26.png"/><Relationship Id="rId56" Type="http://schemas.openxmlformats.org/officeDocument/2006/relationships/image" Target="media/image34.png"/><Relationship Id="rId64" Type="http://schemas.openxmlformats.org/officeDocument/2006/relationships/image" Target="media/image42.png"/><Relationship Id="rId69" Type="http://schemas.openxmlformats.org/officeDocument/2006/relationships/image" Target="media/image47.png"/><Relationship Id="rId77" Type="http://schemas.openxmlformats.org/officeDocument/2006/relationships/image" Target="media/image53.png"/><Relationship Id="rId8" Type="http://schemas.openxmlformats.org/officeDocument/2006/relationships/webSettings" Target="webSettings.xml"/><Relationship Id="rId51" Type="http://schemas.openxmlformats.org/officeDocument/2006/relationships/image" Target="media/image29.png"/><Relationship Id="rId72" Type="http://schemas.openxmlformats.org/officeDocument/2006/relationships/image" Target="media/image50.png"/><Relationship Id="rId80" Type="http://schemas.openxmlformats.org/officeDocument/2006/relationships/image" Target="media/image56.png"/><Relationship Id="rId85" Type="http://schemas.openxmlformats.org/officeDocument/2006/relationships/image" Target="media/image61.png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://www.w3.org/2000/09/xmldsig" TargetMode="External"/><Relationship Id="rId25" Type="http://schemas.openxmlformats.org/officeDocument/2006/relationships/oleObject" Target="embeddings/oleObject3.bin"/><Relationship Id="rId33" Type="http://schemas.openxmlformats.org/officeDocument/2006/relationships/image" Target="media/image11.png"/><Relationship Id="rId38" Type="http://schemas.openxmlformats.org/officeDocument/2006/relationships/image" Target="media/image16.png"/><Relationship Id="rId46" Type="http://schemas.openxmlformats.org/officeDocument/2006/relationships/image" Target="media/image24.png"/><Relationship Id="rId59" Type="http://schemas.openxmlformats.org/officeDocument/2006/relationships/image" Target="media/image37.png"/><Relationship Id="rId67" Type="http://schemas.openxmlformats.org/officeDocument/2006/relationships/image" Target="media/image45.png"/><Relationship Id="rId20" Type="http://schemas.openxmlformats.org/officeDocument/2006/relationships/image" Target="media/image1.emf"/><Relationship Id="rId41" Type="http://schemas.openxmlformats.org/officeDocument/2006/relationships/image" Target="media/image19.png"/><Relationship Id="rId54" Type="http://schemas.openxmlformats.org/officeDocument/2006/relationships/image" Target="media/image32.png"/><Relationship Id="rId62" Type="http://schemas.openxmlformats.org/officeDocument/2006/relationships/image" Target="media/image40.png"/><Relationship Id="rId70" Type="http://schemas.openxmlformats.org/officeDocument/2006/relationships/image" Target="media/image48.png"/><Relationship Id="rId75" Type="http://schemas.openxmlformats.org/officeDocument/2006/relationships/hyperlink" Target="http://www.fu.gov.si/carina/poslovanje_z_nami/e_carina/" TargetMode="External"/><Relationship Id="rId83" Type="http://schemas.openxmlformats.org/officeDocument/2006/relationships/image" Target="media/image5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://www.w3.org/2000/09/xmldsig" TargetMode="External"/><Relationship Id="rId23" Type="http://schemas.openxmlformats.org/officeDocument/2006/relationships/oleObject" Target="embeddings/oleObject2.bin"/><Relationship Id="rId28" Type="http://schemas.openxmlformats.org/officeDocument/2006/relationships/image" Target="media/image6.png"/><Relationship Id="rId36" Type="http://schemas.openxmlformats.org/officeDocument/2006/relationships/image" Target="media/image14.png"/><Relationship Id="rId49" Type="http://schemas.openxmlformats.org/officeDocument/2006/relationships/image" Target="media/image27.png"/><Relationship Id="rId57" Type="http://schemas.openxmlformats.org/officeDocument/2006/relationships/image" Target="media/image35.png"/><Relationship Id="rId10" Type="http://schemas.openxmlformats.org/officeDocument/2006/relationships/endnotes" Target="endnotes.xml"/><Relationship Id="rId31" Type="http://schemas.openxmlformats.org/officeDocument/2006/relationships/image" Target="media/image9.png"/><Relationship Id="rId44" Type="http://schemas.openxmlformats.org/officeDocument/2006/relationships/image" Target="media/image22.png"/><Relationship Id="rId52" Type="http://schemas.openxmlformats.org/officeDocument/2006/relationships/image" Target="media/image30.png"/><Relationship Id="rId60" Type="http://schemas.openxmlformats.org/officeDocument/2006/relationships/image" Target="media/image38.png"/><Relationship Id="rId65" Type="http://schemas.openxmlformats.org/officeDocument/2006/relationships/image" Target="media/image43.png"/><Relationship Id="rId73" Type="http://schemas.openxmlformats.org/officeDocument/2006/relationships/image" Target="media/image51.png"/><Relationship Id="rId78" Type="http://schemas.openxmlformats.org/officeDocument/2006/relationships/image" Target="media/image54.png"/><Relationship Id="rId81" Type="http://schemas.openxmlformats.org/officeDocument/2006/relationships/image" Target="media/image57.png"/><Relationship Id="rId86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hyperlink" Target="http://www.w3.org/2000/09/xmldsig" TargetMode="External"/><Relationship Id="rId39" Type="http://schemas.openxmlformats.org/officeDocument/2006/relationships/image" Target="media/image17.png"/><Relationship Id="rId34" Type="http://schemas.openxmlformats.org/officeDocument/2006/relationships/image" Target="media/image12.png"/><Relationship Id="rId50" Type="http://schemas.openxmlformats.org/officeDocument/2006/relationships/image" Target="media/image28.png"/><Relationship Id="rId55" Type="http://schemas.openxmlformats.org/officeDocument/2006/relationships/image" Target="media/image33.png"/><Relationship Id="rId76" Type="http://schemas.openxmlformats.org/officeDocument/2006/relationships/hyperlink" Target="https://ecarina.carina.gov.si/" TargetMode="External"/><Relationship Id="rId7" Type="http://schemas.openxmlformats.org/officeDocument/2006/relationships/settings" Target="settings.xml"/><Relationship Id="rId71" Type="http://schemas.openxmlformats.org/officeDocument/2006/relationships/image" Target="media/image49.png"/><Relationship Id="rId2" Type="http://schemas.openxmlformats.org/officeDocument/2006/relationships/customXml" Target="../customXml/item2.xml"/><Relationship Id="rId29" Type="http://schemas.openxmlformats.org/officeDocument/2006/relationships/image" Target="media/image7.png"/><Relationship Id="rId24" Type="http://schemas.openxmlformats.org/officeDocument/2006/relationships/image" Target="media/image3.emf"/><Relationship Id="rId40" Type="http://schemas.openxmlformats.org/officeDocument/2006/relationships/image" Target="media/image18.png"/><Relationship Id="rId45" Type="http://schemas.openxmlformats.org/officeDocument/2006/relationships/image" Target="media/image23.png"/><Relationship Id="rId66" Type="http://schemas.openxmlformats.org/officeDocument/2006/relationships/image" Target="media/image44.png"/><Relationship Id="rId87" Type="http://schemas.openxmlformats.org/officeDocument/2006/relationships/theme" Target="theme/theme1.xml"/><Relationship Id="rId61" Type="http://schemas.openxmlformats.org/officeDocument/2006/relationships/image" Target="media/image39.png"/><Relationship Id="rId82" Type="http://schemas.openxmlformats.org/officeDocument/2006/relationships/image" Target="media/image5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irjam.gerl\Desktop\ZZI_izdelek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A204BE9F3DADA43AE5CD1F8AD2A49C1" ma:contentTypeVersion="6" ma:contentTypeDescription="Create a new document." ma:contentTypeScope="" ma:versionID="41a2a54b9042ba3d364e898434191998">
  <xsd:schema xmlns:xsd="http://www.w3.org/2001/XMLSchema" xmlns:xs="http://www.w3.org/2001/XMLSchema" xmlns:p="http://schemas.microsoft.com/office/2006/metadata/properties" xmlns:ns2="d18a257f-18dd-48be-9fc9-974c96d1eb06" targetNamespace="http://schemas.microsoft.com/office/2006/metadata/properties" ma:root="true" ma:fieldsID="8aec1aa4f616f5c2b13a149dec01f312" ns2:_="">
    <xsd:import namespace="d18a257f-18dd-48be-9fc9-974c96d1eb0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8a257f-18dd-48be-9fc9-974c96d1eb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921A0E-8B90-4A65-991E-01E59C7B6E05}">
  <ds:schemaRefs>
    <ds:schemaRef ds:uri="http://www.w3.org/XML/1998/namespace"/>
    <ds:schemaRef ds:uri="http://purl.org/dc/dcmitype/"/>
    <ds:schemaRef ds:uri="http://schemas.microsoft.com/office/2006/metadata/properties"/>
    <ds:schemaRef ds:uri="d18a257f-18dd-48be-9fc9-974c96d1eb06"/>
    <ds:schemaRef ds:uri="http://schemas.microsoft.com/office/2006/documentManagement/types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16E025AA-0C4C-4BAB-BF35-C0102FF483A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BDC19DF-B3E3-4310-9042-79F86CA92C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0A099A6-A5AC-4F16-A791-28687BEF66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8a257f-18dd-48be-9fc9-974c96d1eb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ZZI_izdelek1.dot</Template>
  <TotalTime>1</TotalTime>
  <Pages>55</Pages>
  <Words>6667</Words>
  <Characters>38004</Characters>
  <Application>Microsoft Office Word</Application>
  <DocSecurity>0</DocSecurity>
  <Lines>316</Lines>
  <Paragraphs>89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>Aplikacija</vt:lpstr>
      <vt:lpstr>Aplikacija</vt:lpstr>
    </vt:vector>
  </TitlesOfParts>
  <Company>ZZI d.o.o.</Company>
  <LinksUpToDate>false</LinksUpToDate>
  <CharactersWithSpaces>44582</CharactersWithSpaces>
  <SharedDoc>false</SharedDoc>
  <HLinks>
    <vt:vector size="78" baseType="variant">
      <vt:variant>
        <vt:i4>1048638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_Toc245190021</vt:lpwstr>
      </vt:variant>
      <vt:variant>
        <vt:i4>1048638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_Toc245190020</vt:lpwstr>
      </vt:variant>
      <vt:variant>
        <vt:i4>1245246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_Toc245190019</vt:lpwstr>
      </vt:variant>
      <vt:variant>
        <vt:i4>1245246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_Toc245190018</vt:lpwstr>
      </vt:variant>
      <vt:variant>
        <vt:i4>1245246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_Toc245190017</vt:lpwstr>
      </vt:variant>
      <vt:variant>
        <vt:i4>1245246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_Toc245190016</vt:lpwstr>
      </vt:variant>
      <vt:variant>
        <vt:i4>1245246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_Toc245190015</vt:lpwstr>
      </vt:variant>
      <vt:variant>
        <vt:i4>1245246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_Toc245190014</vt:lpwstr>
      </vt:variant>
      <vt:variant>
        <vt:i4>1245246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_Toc245190013</vt:lpwstr>
      </vt:variant>
      <vt:variant>
        <vt:i4>1245246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_Toc245190012</vt:lpwstr>
      </vt:variant>
      <vt:variant>
        <vt:i4>1245246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_Toc245190011</vt:lpwstr>
      </vt:variant>
      <vt:variant>
        <vt:i4>1245246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_Toc245190010</vt:lpwstr>
      </vt:variant>
      <vt:variant>
        <vt:i4>1179710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_Toc245190009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Aplikacija</dc:title>
  <dc:subject>Področje</dc:subject>
  <dc:creator>Andraz.Franjko@zzi.si</dc:creator>
  <cp:lastModifiedBy>Rok Sedej</cp:lastModifiedBy>
  <cp:revision>2</cp:revision>
  <cp:lastPrinted>2018-11-20T15:14:00Z</cp:lastPrinted>
  <dcterms:created xsi:type="dcterms:W3CDTF">2021-10-28T09:06:00Z</dcterms:created>
  <dcterms:modified xsi:type="dcterms:W3CDTF">2021-10-28T09:06:00Z</dcterms:modified>
  <cp:category>Tip dokumenta (uporabniška navodila,...)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0x0101009A204BE9F3DADA43AE5CD1F8AD2A49C1</vt:lpwstr>
  </property>
</Properties>
</file>